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2ADFF" w14:textId="03FE0811" w:rsidR="007F4F4C" w:rsidRPr="00C94C42" w:rsidRDefault="004F472C" w:rsidP="006D09F8">
      <w:pPr>
        <w:pStyle w:val="3GPPHeader"/>
        <w:rPr>
          <w:lang w:val="en-CA"/>
        </w:rPr>
      </w:pPr>
      <w:r w:rsidRPr="00C94C42">
        <w:rPr>
          <w:rStyle w:val="normaltextrun"/>
          <w:rFonts w:cs="Arial"/>
        </w:rPr>
        <w:t>3GPP TSG-RAN WG2 Meeting #12</w:t>
      </w:r>
      <w:r w:rsidR="000C5EB7">
        <w:rPr>
          <w:rStyle w:val="normaltextrun"/>
          <w:rFonts w:cs="Arial"/>
        </w:rPr>
        <w:t>7</w:t>
      </w:r>
      <w:r w:rsidR="00205619" w:rsidRPr="00C94C42">
        <w:tab/>
      </w:r>
      <w:r w:rsidR="00381151" w:rsidRPr="00381151">
        <w:t>R2-2407185</w:t>
      </w:r>
      <w:r w:rsidR="00205619" w:rsidRPr="00C94C42">
        <w:br/>
      </w:r>
      <w:r w:rsidR="000C5EB7">
        <w:t>Maastrich</w:t>
      </w:r>
      <w:r w:rsidR="00B030E4">
        <w:t>t</w:t>
      </w:r>
      <w:r w:rsidR="006069AE">
        <w:t xml:space="preserve">, </w:t>
      </w:r>
      <w:r w:rsidR="00B030E4">
        <w:t>Netherlands</w:t>
      </w:r>
      <w:r w:rsidR="006069AE">
        <w:t>,</w:t>
      </w:r>
      <w:r w:rsidR="006069AE" w:rsidRPr="00C96FDB">
        <w:t xml:space="preserve"> </w:t>
      </w:r>
      <w:r w:rsidR="00B030E4">
        <w:t>August</w:t>
      </w:r>
      <w:r w:rsidR="006069AE">
        <w:t xml:space="preserve"> </w:t>
      </w:r>
      <w:r w:rsidR="00CB5767">
        <w:t>19</w:t>
      </w:r>
      <w:r w:rsidR="006069AE" w:rsidRPr="0081080F">
        <w:rPr>
          <w:vertAlign w:val="superscript"/>
        </w:rPr>
        <w:t>th</w:t>
      </w:r>
      <w:r w:rsidR="006069AE">
        <w:t xml:space="preserve"> – 2</w:t>
      </w:r>
      <w:r w:rsidR="00CB5767">
        <w:t>3</w:t>
      </w:r>
      <w:r w:rsidR="00CB5767">
        <w:rPr>
          <w:vertAlign w:val="superscript"/>
        </w:rPr>
        <w:t>rd</w:t>
      </w:r>
      <w:r w:rsidR="006069AE" w:rsidRPr="00C96FDB">
        <w:t xml:space="preserve">, </w:t>
      </w:r>
      <w:r w:rsidR="006069AE" w:rsidRPr="00291ED2">
        <w:rPr>
          <w:bCs/>
        </w:rPr>
        <w:t>2024</w:t>
      </w:r>
      <w:r w:rsidR="00504068" w:rsidRPr="00C94C42">
        <w:tab/>
      </w:r>
    </w:p>
    <w:p w14:paraId="01B4D947" w14:textId="77777777" w:rsidR="007F4F4C" w:rsidRPr="00C94C42" w:rsidRDefault="007F4F4C" w:rsidP="006D09F8">
      <w:pPr>
        <w:pStyle w:val="3GPPHeader"/>
        <w:rPr>
          <w:lang w:val="en-CA"/>
        </w:rPr>
      </w:pPr>
    </w:p>
    <w:p w14:paraId="0A8E05CB" w14:textId="710617A3"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w:t>
      </w:r>
      <w:r w:rsidR="00CB2496">
        <w:rPr>
          <w:sz w:val="22"/>
          <w:szCs w:val="22"/>
          <w:lang w:val="en-US"/>
        </w:rPr>
        <w:t>2</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47F8BB6D"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CB2496">
        <w:rPr>
          <w:sz w:val="22"/>
          <w:szCs w:val="22"/>
        </w:rPr>
        <w:t>On demand SSB transmission for SCell</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1ED7E519" w:rsidR="00B20F95" w:rsidRPr="00A56945" w:rsidRDefault="003255B9" w:rsidP="00B20F95">
      <w:pPr>
        <w:spacing w:before="240"/>
        <w:rPr>
          <w:rFonts w:eastAsia="SimSun"/>
        </w:rPr>
      </w:pPr>
      <w:r w:rsidRPr="003255B9">
        <w:rPr>
          <w:rFonts w:eastAsia="SimSun"/>
        </w:rPr>
        <w:t>The Rel-19 New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6D722C">
            <w:pPr>
              <w:numPr>
                <w:ilvl w:val="0"/>
                <w:numId w:val="33"/>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w:t>
            </w:r>
            <w:proofErr w:type="spellStart"/>
            <w:r w:rsidRPr="009163F4">
              <w:rPr>
                <w:rFonts w:ascii="Times New Roman" w:hAnsi="Times New Roman"/>
              </w:rPr>
              <w:t>signaling</w:t>
            </w:r>
            <w:proofErr w:type="spellEnd"/>
            <w:r w:rsidRPr="009163F4">
              <w:rPr>
                <w:rFonts w:ascii="Times New Roman" w:hAnsi="Times New Roman"/>
              </w:rPr>
              <w:t xml:space="preserve">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6D722C">
            <w:pPr>
              <w:numPr>
                <w:ilvl w:val="1"/>
                <w:numId w:val="33"/>
              </w:numPr>
              <w:spacing w:beforeLines="50" w:before="120" w:afterLines="50" w:line="259" w:lineRule="auto"/>
              <w:rPr>
                <w:rFonts w:ascii="Times New Roman" w:hAnsi="Times New Roman"/>
                <w:bCs/>
              </w:rPr>
            </w:pPr>
            <w:r w:rsidRPr="009163F4">
              <w:rPr>
                <w:rFonts w:ascii="Times New Roman" w:hAnsi="Times New Roman"/>
                <w:bCs/>
              </w:rPr>
              <w:t xml:space="preserve">Specify triggering method(s) (select from UE uplink wake-up-signal using an existing signal/channel, cell on/off indication via backhaul, Scell activation/deactivation </w:t>
            </w:r>
            <w:proofErr w:type="spellStart"/>
            <w:r w:rsidRPr="009163F4">
              <w:rPr>
                <w:rFonts w:ascii="Times New Roman" w:hAnsi="Times New Roman"/>
                <w:bCs/>
              </w:rPr>
              <w:t>signaling</w:t>
            </w:r>
            <w:proofErr w:type="spellEnd"/>
            <w:r w:rsidRPr="009163F4">
              <w:rPr>
                <w:rFonts w:ascii="Times New Roman" w:hAnsi="Times New Roman"/>
                <w:bCs/>
              </w:rPr>
              <w:t>)</w:t>
            </w:r>
          </w:p>
          <w:p w14:paraId="00757B97" w14:textId="4E775166" w:rsidR="00B20F95" w:rsidRPr="00F8113B" w:rsidRDefault="006D722C" w:rsidP="006D722C">
            <w:pPr>
              <w:numPr>
                <w:ilvl w:val="1"/>
                <w:numId w:val="33"/>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2C8952B1" w14:textId="4686F6B6" w:rsidR="006C376F" w:rsidRDefault="006C376F" w:rsidP="00A867AD">
      <w:pPr>
        <w:rPr>
          <w:lang w:eastAsia="sv-SE"/>
        </w:rPr>
      </w:pPr>
      <w:r w:rsidRPr="006C376F">
        <w:rPr>
          <w:lang w:eastAsia="sv-SE"/>
        </w:rPr>
        <w:t>The agreements made in RAN1#116 meeting are provided in the appendix. In this contribution, we discuss the enhancements for enabling on-demand SSB SCell.</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w:t>
      </w:r>
      <w:proofErr w:type="spellStart"/>
      <w:r>
        <w:t>Pcell</w:t>
      </w:r>
      <w:proofErr w:type="spellEnd"/>
      <w:r>
        <w:t xml:space="preserve">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w:t>
      </w:r>
      <w:proofErr w:type="spellStart"/>
      <w:r>
        <w:t>Scells</w:t>
      </w:r>
      <w:proofErr w:type="spellEnd"/>
      <w:r>
        <w:t xml:space="preserve"> operate in FR2 while other cells in FR1. For energy saving purposes in CA, it is important for the </w:t>
      </w:r>
      <w:proofErr w:type="spellStart"/>
      <w:r>
        <w:t>Scells</w:t>
      </w:r>
      <w:proofErr w:type="spellEnd"/>
      <w:r>
        <w:t xml:space="preserve"> to operate in </w:t>
      </w:r>
      <w:r w:rsidR="00E72603">
        <w:t>a NES</w:t>
      </w:r>
      <w:r>
        <w:t xml:space="preserve"> mode as long as possible without or with limited SSB transmission.</w:t>
      </w:r>
    </w:p>
    <w:p w14:paraId="60C173DF" w14:textId="2D54F66E" w:rsidR="002C4053" w:rsidRPr="00325212" w:rsidRDefault="00103DC6" w:rsidP="002C4053">
      <w:pPr>
        <w:pStyle w:val="Heading2"/>
        <w:rPr>
          <w:lang w:val="en-CA"/>
        </w:rPr>
      </w:pPr>
      <w:r>
        <w:rPr>
          <w:lang w:val="en-CA"/>
        </w:rPr>
        <w:t>Signalling and reporting</w:t>
      </w:r>
      <w:r w:rsidR="002C4053">
        <w:rPr>
          <w:lang w:val="en-CA"/>
        </w:rPr>
        <w:t xml:space="preserve"> for </w:t>
      </w:r>
      <w:r w:rsidR="002C4053" w:rsidRPr="00325212">
        <w:rPr>
          <w:lang w:val="en-CA"/>
        </w:rPr>
        <w:t xml:space="preserve">OD-SSB </w:t>
      </w:r>
      <w:r w:rsidR="002C4053">
        <w:rPr>
          <w:lang w:val="en-CA"/>
        </w:rPr>
        <w:t>reception</w:t>
      </w:r>
    </w:p>
    <w:p w14:paraId="36EC81FF" w14:textId="6B985A9B" w:rsidR="00EF4956" w:rsidRDefault="00D320F5" w:rsidP="00EF4956">
      <w:r>
        <w:t xml:space="preserve">During Rel-18 SI, </w:t>
      </w:r>
      <w:proofErr w:type="gramStart"/>
      <w:r>
        <w:t>It</w:t>
      </w:r>
      <w:proofErr w:type="gramEnd"/>
      <w:r>
        <w:t xml:space="preserve"> was discussed that the </w:t>
      </w:r>
      <w:proofErr w:type="spellStart"/>
      <w:r>
        <w:t>Scells</w:t>
      </w:r>
      <w:proofErr w:type="spellEnd"/>
      <w:r>
        <w:t xml:space="preserve">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t xml:space="preserve">. </w:t>
      </w:r>
      <w:r w:rsidR="00EF4956">
        <w:t xml:space="preserve">In addition to gNB initiated triggering, triggering OD-SSB transmission from the </w:t>
      </w:r>
      <w:proofErr w:type="spellStart"/>
      <w:r w:rsidR="00EF4956">
        <w:t>Scells</w:t>
      </w:r>
      <w:proofErr w:type="spellEnd"/>
      <w:r w:rsidR="00EF4956">
        <w:t xml:space="preserve"> only when there is a need from the UE (e.g. based on channel conditions</w:t>
      </w:r>
      <w:r w:rsidR="00DD52CD">
        <w:t xml:space="preserve"> when the</w:t>
      </w:r>
      <w:r w:rsidR="00EF4956">
        <w:t xml:space="preserve"> UE moves into coverage</w:t>
      </w:r>
      <w:r w:rsidR="00B80D62">
        <w:t xml:space="preserve">, </w:t>
      </w:r>
      <w:r w:rsidR="00B80D62" w:rsidRPr="00B80D62">
        <w:t>specifically when cells are not geolocated</w:t>
      </w:r>
      <w:r w:rsidR="00EF4956">
        <w:t xml:space="preserve">) is </w:t>
      </w:r>
      <w:r w:rsidR="00DD52CD">
        <w:t>also</w:t>
      </w:r>
      <w:r w:rsidR="00EF4956">
        <w:t xml:space="preserve"> practical.</w:t>
      </w:r>
      <w:r w:rsidR="008A4BBD">
        <w:t xml:space="preserve"> </w:t>
      </w:r>
      <w:r w:rsidR="006C74A0">
        <w:t>The following options were discussed in RAN1 for the indication of reception of OD-SSB</w:t>
      </w:r>
      <w:r w:rsidR="00D314DB">
        <w:t>; the selection of which option was left for RAN2</w:t>
      </w:r>
      <w:r w:rsidR="006C74A0">
        <w:t xml:space="preserve">: </w:t>
      </w:r>
    </w:p>
    <w:p w14:paraId="29AE178F" w14:textId="77777777" w:rsidR="00D314DB" w:rsidRPr="000B7D55" w:rsidRDefault="00D314DB" w:rsidP="00D314DB">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t>MAC CE is separate from the legacy MAC CE for SCell (de)activation</w:t>
      </w:r>
    </w:p>
    <w:p w14:paraId="16CA838C" w14:textId="77777777" w:rsidR="00D314DB" w:rsidRPr="000B7D55" w:rsidRDefault="00D314DB" w:rsidP="00D314DB">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lastRenderedPageBreak/>
        <w:t>MAC CE can be also used for SCell (de)activation</w:t>
      </w:r>
    </w:p>
    <w:p w14:paraId="722546FB" w14:textId="77777777" w:rsidR="00D314DB" w:rsidRPr="000B7D55" w:rsidRDefault="00D314DB" w:rsidP="00D314DB">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t>MAC CE is the same as the legacy MAC CE for SCell (de)activation with enhancements</w:t>
      </w:r>
    </w:p>
    <w:p w14:paraId="57BF077E" w14:textId="457C9C4B" w:rsidR="006C74A0" w:rsidRDefault="00891167" w:rsidP="00EF4956">
      <w:r>
        <w:t xml:space="preserve">Since RAN1 agreed to support OD-SSB before SCell activation, </w:t>
      </w:r>
      <w:r w:rsidR="00F632AB">
        <w:t xml:space="preserve">at least a MAC CE separate from the legacy MAC CE is needed. Further, since the activation of the SCell itself is based on the network’s decision, i.e. based on the reception of UE measurement and L1 CSI, </w:t>
      </w:r>
      <w:r w:rsidR="00092F52">
        <w:t xml:space="preserve">the activation decision may lag the indication for the reception of an OD-SSB. Therefore, it is proposed to use a </w:t>
      </w:r>
      <w:r w:rsidR="00092F52" w:rsidRPr="00092F52">
        <w:t>MAC CE separate from the legacy MAC CE for SCell (de)activation</w:t>
      </w:r>
      <w:r w:rsidR="009B2865">
        <w:t xml:space="preserve"> for the indication of </w:t>
      </w:r>
      <w:proofErr w:type="gramStart"/>
      <w:r w:rsidR="009B2865">
        <w:t>a</w:t>
      </w:r>
      <w:proofErr w:type="gramEnd"/>
      <w:r w:rsidR="009B2865">
        <w:t xml:space="preserve"> OD-SSB.</w:t>
      </w:r>
    </w:p>
    <w:p w14:paraId="27AD2A5E" w14:textId="797062BB" w:rsidR="00C00F42" w:rsidRDefault="00C87918" w:rsidP="00FD049D">
      <w:pPr>
        <w:ind w:left="1418" w:hanging="1418"/>
        <w:rPr>
          <w:lang w:val="en-CA"/>
        </w:rPr>
      </w:pPr>
      <w:r w:rsidRPr="009F2808">
        <w:rPr>
          <w:b/>
          <w:bCs/>
          <w:lang w:val="en-CA"/>
        </w:rPr>
        <w:t xml:space="preserve">Proposal </w:t>
      </w:r>
      <w:r w:rsidR="00447000">
        <w:rPr>
          <w:b/>
          <w:bCs/>
          <w:lang w:val="en-CA"/>
        </w:rPr>
        <w:t>1</w:t>
      </w:r>
      <w:r w:rsidRPr="009F2808">
        <w:rPr>
          <w:b/>
          <w:bCs/>
          <w:lang w:val="en-CA"/>
        </w:rPr>
        <w:t>:</w:t>
      </w:r>
      <w:r>
        <w:rPr>
          <w:b/>
          <w:bCs/>
          <w:lang w:val="en-CA"/>
        </w:rPr>
        <w:tab/>
      </w:r>
      <w:r w:rsidR="00FD049D">
        <w:t xml:space="preserve">Reception of </w:t>
      </w:r>
      <w:r>
        <w:t xml:space="preserve">on-demand SSB </w:t>
      </w:r>
      <w:r w:rsidR="00FD049D">
        <w:t xml:space="preserve">on an </w:t>
      </w:r>
      <w:r>
        <w:t xml:space="preserve">SCell </w:t>
      </w:r>
      <w:r w:rsidR="00FD049D">
        <w:t xml:space="preserve">is indicated by </w:t>
      </w:r>
      <w:r w:rsidR="00331776" w:rsidRPr="00FD049D">
        <w:rPr>
          <w:lang w:val="en-CA"/>
        </w:rPr>
        <w:t>MAC CE signalling</w:t>
      </w:r>
      <w:r w:rsidR="009B2865">
        <w:rPr>
          <w:lang w:val="en-CA"/>
        </w:rPr>
        <w:t xml:space="preserve"> </w:t>
      </w:r>
      <w:r w:rsidR="009B2865" w:rsidRPr="009B2865">
        <w:rPr>
          <w:lang w:val="en-CA"/>
        </w:rPr>
        <w:t>separate from the legacy MAC CE for SCell (de)activation</w:t>
      </w:r>
      <w:r w:rsidR="0028342C">
        <w:rPr>
          <w:lang w:val="en-CA"/>
        </w:rPr>
        <w:t xml:space="preserve">. </w:t>
      </w:r>
      <w:r w:rsidR="00447000">
        <w:rPr>
          <w:lang w:val="en-CA"/>
        </w:rPr>
        <w:t>It is up to R1 whether L1 signalling is also supported for OD-SSB indication.</w:t>
      </w:r>
    </w:p>
    <w:p w14:paraId="097B6FB2" w14:textId="7C049808" w:rsidR="00447000" w:rsidRDefault="00447000" w:rsidP="00447000">
      <w:pPr>
        <w:ind w:left="1418" w:hanging="1418"/>
      </w:pPr>
      <w:r w:rsidRPr="009F2808">
        <w:rPr>
          <w:b/>
          <w:bCs/>
          <w:lang w:val="en-CA"/>
        </w:rPr>
        <w:t xml:space="preserve">Proposal </w:t>
      </w:r>
      <w:r>
        <w:rPr>
          <w:b/>
          <w:bCs/>
          <w:lang w:val="en-CA"/>
        </w:rPr>
        <w:t>2</w:t>
      </w:r>
      <w:r w:rsidRPr="009F2808">
        <w:rPr>
          <w:b/>
          <w:bCs/>
          <w:lang w:val="en-CA"/>
        </w:rPr>
        <w:t>:</w:t>
      </w:r>
      <w:r>
        <w:rPr>
          <w:b/>
          <w:bCs/>
          <w:lang w:val="en-CA"/>
        </w:rPr>
        <w:tab/>
      </w:r>
      <w:r>
        <w:t xml:space="preserve">The OD-SSB indication </w:t>
      </w:r>
      <w:r w:rsidRPr="00FD049D">
        <w:rPr>
          <w:lang w:val="en-CA"/>
        </w:rPr>
        <w:t>MAC CE signalling</w:t>
      </w:r>
      <w:r>
        <w:rPr>
          <w:lang w:val="en-CA"/>
        </w:rPr>
        <w:t xml:space="preserve"> at least includes the SCell index, FFS whether there is a need to indicate anything else</w:t>
      </w:r>
    </w:p>
    <w:p w14:paraId="0BB0C835" w14:textId="36DB4021" w:rsidR="009B2865" w:rsidRDefault="009B2865" w:rsidP="009B2865">
      <w:pPr>
        <w:ind w:left="1418" w:hanging="1418"/>
      </w:pPr>
      <w:r w:rsidRPr="009F2808">
        <w:rPr>
          <w:b/>
          <w:bCs/>
          <w:lang w:val="en-CA"/>
        </w:rPr>
        <w:t xml:space="preserve">Proposal </w:t>
      </w:r>
      <w:r w:rsidR="00447000">
        <w:rPr>
          <w:b/>
          <w:bCs/>
          <w:lang w:val="en-CA"/>
        </w:rPr>
        <w:t>3</w:t>
      </w:r>
      <w:r w:rsidRPr="009F2808">
        <w:rPr>
          <w:b/>
          <w:bCs/>
          <w:lang w:val="en-CA"/>
        </w:rPr>
        <w:t>:</w:t>
      </w:r>
      <w:r>
        <w:rPr>
          <w:b/>
          <w:bCs/>
          <w:lang w:val="en-CA"/>
        </w:rPr>
        <w:tab/>
      </w:r>
      <w:r>
        <w:t xml:space="preserve">The OD-SSB indication </w:t>
      </w:r>
      <w:r w:rsidRPr="00FD049D">
        <w:rPr>
          <w:lang w:val="en-CA"/>
        </w:rPr>
        <w:t>MAC CE signalling</w:t>
      </w:r>
      <w:r>
        <w:rPr>
          <w:lang w:val="en-CA"/>
        </w:rPr>
        <w:t xml:space="preserve"> does not indicate SCell (de)-activation. Reuse </w:t>
      </w:r>
      <w:r w:rsidRPr="000B7D55">
        <w:rPr>
          <w:rFonts w:cs="Calibri"/>
        </w:rPr>
        <w:t>legacy MAC CE for SCell (de)activation</w:t>
      </w:r>
      <w:r>
        <w:rPr>
          <w:rFonts w:cs="Calibri"/>
        </w:rPr>
        <w:t>.</w:t>
      </w:r>
    </w:p>
    <w:p w14:paraId="3ECA8266" w14:textId="1C9510F7" w:rsidR="002827C2" w:rsidRDefault="00DF3379" w:rsidP="00273610">
      <w:r>
        <w:t xml:space="preserve">RAN1 already agreed to support L1 measurements based on the received OD-SSB, including </w:t>
      </w:r>
      <w:r w:rsidR="003C4D05">
        <w:t>p</w:t>
      </w:r>
      <w:r w:rsidR="003C4D05" w:rsidRPr="003C4D05">
        <w:t>eriodic, semi-persistent</w:t>
      </w:r>
      <w:r w:rsidR="003C4D05">
        <w:t xml:space="preserve">, </w:t>
      </w:r>
      <w:r w:rsidR="003C4D05" w:rsidRPr="003C4D05">
        <w:t>and aperiodic L1 measurements based on existing CSI framework</w:t>
      </w:r>
      <w:r w:rsidR="003C4D05">
        <w:t xml:space="preserve">. </w:t>
      </w:r>
      <w:r w:rsidR="00CF1C22">
        <w:t xml:space="preserve">Whether the UE also supports L3 measurements based on was left for RAN2 to handle. </w:t>
      </w:r>
      <w:proofErr w:type="gramStart"/>
      <w:r w:rsidR="002827C2">
        <w:t>Generally speaking, it</w:t>
      </w:r>
      <w:proofErr w:type="gramEnd"/>
      <w:r w:rsidR="002827C2">
        <w:t xml:space="preserve"> is beneficial for the network to receive some feedback regarding the OD-SSB, especially since the SCell can be deactivated</w:t>
      </w:r>
      <w:r w:rsidR="00621DF6">
        <w:t xml:space="preserve"> prior to the OD-SSB transmission instance. Such feedback can be in the from of a measurement report</w:t>
      </w:r>
      <w:r w:rsidR="0068545F">
        <w:t xml:space="preserve"> or any other information that can help the network with (or whether to) activate the SCell</w:t>
      </w:r>
      <w:r w:rsidR="00031455">
        <w:t>, including L3 measurements or preferred SSBs</w:t>
      </w:r>
      <w:r w:rsidR="0068545F">
        <w:t xml:space="preserve">. </w:t>
      </w:r>
      <w:r w:rsidR="004E640B">
        <w:t xml:space="preserve">Given the OD-SSB structure is </w:t>
      </w:r>
      <w:r w:rsidR="00B17217">
        <w:t xml:space="preserve">expected to be periodic, the UE </w:t>
      </w:r>
      <w:proofErr w:type="gramStart"/>
      <w:r w:rsidR="00B17217">
        <w:t>is able to</w:t>
      </w:r>
      <w:proofErr w:type="gramEnd"/>
      <w:r w:rsidR="00B17217">
        <w:t xml:space="preserve"> leverage such </w:t>
      </w:r>
      <w:r w:rsidR="00B624BD">
        <w:t xml:space="preserve">SSBs for L3 measurements as well, </w:t>
      </w:r>
      <w:r w:rsidR="00BC24CF">
        <w:t>as</w:t>
      </w:r>
      <w:r w:rsidR="00B624BD">
        <w:t xml:space="preserve"> those can be useful for the network</w:t>
      </w:r>
      <w:r w:rsidR="00BC24CF">
        <w:t>.</w:t>
      </w:r>
    </w:p>
    <w:p w14:paraId="1361596F" w14:textId="43A0C768" w:rsidR="00C00F42" w:rsidRPr="00014BF5" w:rsidRDefault="00C64EE3" w:rsidP="00014BF5">
      <w:pPr>
        <w:ind w:left="1418" w:hanging="1418"/>
        <w:rPr>
          <w:rFonts w:cs="Calibri"/>
        </w:rPr>
      </w:pPr>
      <w:r w:rsidRPr="009F2808">
        <w:rPr>
          <w:b/>
          <w:bCs/>
          <w:lang w:val="en-CA"/>
        </w:rPr>
        <w:t xml:space="preserve">Proposal </w:t>
      </w:r>
      <w:r w:rsidR="00447000">
        <w:rPr>
          <w:b/>
          <w:bCs/>
          <w:lang w:val="en-CA"/>
        </w:rPr>
        <w:t>4</w:t>
      </w:r>
      <w:r w:rsidRPr="009F2808">
        <w:rPr>
          <w:b/>
          <w:bCs/>
          <w:lang w:val="en-CA"/>
        </w:rPr>
        <w:t>:</w:t>
      </w:r>
      <w:r>
        <w:rPr>
          <w:b/>
          <w:bCs/>
          <w:lang w:val="en-CA"/>
        </w:rPr>
        <w:tab/>
      </w:r>
      <w:r w:rsidR="00513BB4">
        <w:t xml:space="preserve">Support </w:t>
      </w:r>
      <w:r w:rsidR="004E640B">
        <w:t>L3 measurement</w:t>
      </w:r>
      <w:r w:rsidR="00513BB4">
        <w:t xml:space="preserve">s and </w:t>
      </w:r>
      <w:r w:rsidR="004E640B">
        <w:t>reporting</w:t>
      </w:r>
      <w:r w:rsidR="00513BB4">
        <w:t xml:space="preserve"> on OD-SSBs, if configured</w:t>
      </w:r>
      <w:r>
        <w:rPr>
          <w:rFonts w:cs="Calibri"/>
        </w:rPr>
        <w:t>.</w:t>
      </w:r>
    </w:p>
    <w:p w14:paraId="4B62266E" w14:textId="5D698A2B" w:rsidR="00FC4181" w:rsidRPr="00FC4181" w:rsidRDefault="00C677EA" w:rsidP="00FC4181">
      <w:r>
        <w:t xml:space="preserve">In terms of what can be configured by RRC in advance, some parameters can be configured </w:t>
      </w:r>
      <w:r w:rsidR="009711F7">
        <w:t xml:space="preserve">for the structure and expected OD-SSB parameters. </w:t>
      </w:r>
      <w:r w:rsidR="00FC4181">
        <w:rPr>
          <w:rFonts w:cs="Calibri"/>
        </w:rPr>
        <w:t>P</w:t>
      </w:r>
      <w:r w:rsidR="00FC4181" w:rsidRPr="00FC4181">
        <w:rPr>
          <w:rFonts w:cs="Calibri"/>
        </w:rPr>
        <w:t>arameters may be added in addition to those used for legacy SCell activation</w:t>
      </w:r>
      <w:r w:rsidR="003415A5">
        <w:rPr>
          <w:rFonts w:cs="Calibri"/>
        </w:rPr>
        <w:t>, per RAN1’s discussions</w:t>
      </w:r>
      <w:r w:rsidR="00014BF5">
        <w:rPr>
          <w:rFonts w:cs="Calibri"/>
        </w:rPr>
        <w:t xml:space="preserve"> and agreements</w:t>
      </w:r>
      <w:r w:rsidR="00FC4181" w:rsidRPr="00FC4181">
        <w:rPr>
          <w:rFonts w:cs="Calibri"/>
        </w:rPr>
        <w:t>:</w:t>
      </w:r>
    </w:p>
    <w:p w14:paraId="6635BE6C" w14:textId="70682AF6" w:rsidR="00527087" w:rsidRPr="00527087" w:rsidRDefault="00527087" w:rsidP="00527087">
      <w:pPr>
        <w:rPr>
          <w:rFonts w:cs="Calibri"/>
        </w:rPr>
      </w:pPr>
      <w:r w:rsidRPr="00527087">
        <w:rPr>
          <w:b/>
          <w:bCs/>
          <w:lang w:val="en-CA"/>
        </w:rPr>
        <w:t xml:space="preserve">Proposal </w:t>
      </w:r>
      <w:r w:rsidR="00447000">
        <w:rPr>
          <w:b/>
          <w:bCs/>
          <w:lang w:val="en-CA"/>
        </w:rPr>
        <w:t>5</w:t>
      </w:r>
      <w:r w:rsidRPr="00527087">
        <w:rPr>
          <w:b/>
          <w:bCs/>
          <w:lang w:val="en-CA"/>
        </w:rPr>
        <w:t>:</w:t>
      </w:r>
      <w:r w:rsidRPr="00527087">
        <w:rPr>
          <w:b/>
          <w:bCs/>
          <w:lang w:val="en-CA"/>
        </w:rPr>
        <w:tab/>
      </w:r>
      <w:r>
        <w:t>The following parameters can be configured by RRC to support OD-SSB reception on SCells:</w:t>
      </w:r>
    </w:p>
    <w:p w14:paraId="0388290A"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199B291F"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SSB positions within an OD-SSB burst</w:t>
      </w:r>
    </w:p>
    <w:p w14:paraId="70853E7C"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42BB0C0A"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Sub-carrier spacing of the OD-SSB</w:t>
      </w:r>
    </w:p>
    <w:p w14:paraId="1CC9B22D"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Physical Cell ID of the OD-SSB</w:t>
      </w:r>
    </w:p>
    <w:p w14:paraId="00C53A53"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Location of on-demand SSB burst (e.g. offset, half frame)</w:t>
      </w:r>
    </w:p>
    <w:p w14:paraId="295B2AB1" w14:textId="77777777" w:rsidR="00014BF5" w:rsidRPr="003415A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proofErr w:type="gramStart"/>
      <w:r w:rsidRPr="000B7D55">
        <w:rPr>
          <w:rFonts w:cs="Calibri"/>
        </w:rPr>
        <w:t>Downlink</w:t>
      </w:r>
      <w:proofErr w:type="gramEnd"/>
      <w:r w:rsidRPr="000B7D55">
        <w:rPr>
          <w:rFonts w:cs="Calibri"/>
        </w:rPr>
        <w:t xml:space="preserve"> transmit power of OD-SSB</w:t>
      </w:r>
    </w:p>
    <w:p w14:paraId="2981860B" w14:textId="77777777" w:rsidR="00014BF5" w:rsidRPr="000B7D5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How many OD-SSB burst(s) are transmitted once indicated</w:t>
      </w:r>
    </w:p>
    <w:p w14:paraId="69002CBF" w14:textId="77777777" w:rsidR="00014BF5" w:rsidRDefault="00014BF5" w:rsidP="00014BF5">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Gap length between SSB bursts</w:t>
      </w:r>
    </w:p>
    <w:p w14:paraId="7B8ABC29" w14:textId="35D3D147" w:rsidR="00447000" w:rsidRPr="00447000" w:rsidRDefault="00447000" w:rsidP="00447000">
      <w:pPr>
        <w:pStyle w:val="ListParagraph"/>
        <w:numPr>
          <w:ilvl w:val="1"/>
          <w:numId w:val="44"/>
        </w:numPr>
        <w:overflowPunct/>
        <w:autoSpaceDE/>
        <w:autoSpaceDN/>
        <w:adjustRightInd/>
        <w:spacing w:after="160" w:line="259" w:lineRule="auto"/>
        <w:contextualSpacing/>
        <w:jc w:val="left"/>
        <w:textAlignment w:val="auto"/>
        <w:rPr>
          <w:rFonts w:cs="Calibri"/>
        </w:rPr>
      </w:pPr>
      <w:r>
        <w:rPr>
          <w:rFonts w:cs="Calibri"/>
        </w:rPr>
        <w:t>L1 and L3 measurement configuration for measurements on OD-SSBs</w:t>
      </w:r>
    </w:p>
    <w:p w14:paraId="673644A1" w14:textId="27DE706C" w:rsidR="00C00F42" w:rsidRDefault="007E566E" w:rsidP="00273610">
      <w:r>
        <w:t>In addition to OD-SSB reception triggered by MAC CE, t</w:t>
      </w:r>
      <w:r w:rsidR="00C00F42">
        <w:t xml:space="preserve">he request for on-demand SSB can be conveyed by the UE, as likely the </w:t>
      </w:r>
      <w:proofErr w:type="gramStart"/>
      <w:r w:rsidR="00C00F42">
        <w:t>conditions</w:t>
      </w:r>
      <w:proofErr w:type="gramEnd"/>
      <w:r w:rsidR="00C00F42">
        <w:t xml:space="preserve"> for requesting such demand is known at the UE. The UE can therefore send the UL signal to gNB, corresponding to UL wake-up signal (WUS), to request for OD-SSB </w:t>
      </w:r>
      <w:r w:rsidR="00E44906">
        <w:t>transmission</w:t>
      </w:r>
      <w:r w:rsidR="00C00F42">
        <w:t xml:space="preserve">. Using UL WUS as a triggering method for OD-SSB transmission also results in considerable NES gains. The Rel-18 TR [2] mentions that with sparse SSB of 160ms periodicity transmitted before gNB reception of WUS, 5 sources show technique A-3-1 of UE WUS triggering gNB for SSB/SIB/RACH, with the assumption of ideal detection of UL WUS, could achieve BS energy savings by 6.2% – 80.7% in range with UPT loss by 0%-24.2%, where the gain increases as a function of the WUS period. Given the benefits in terms of low delay, energy savings and low UPT losses, UL WUS can be supported as a triggering method for OD-SSB at SCell. </w:t>
      </w:r>
    </w:p>
    <w:p w14:paraId="52EC12DF" w14:textId="393F1EBB" w:rsidR="00273610" w:rsidRDefault="003E4C0D" w:rsidP="00273610">
      <w:r>
        <w:t>O</w:t>
      </w:r>
      <w:r w:rsidR="00273610">
        <w:t xml:space="preserve">ptions considered </w:t>
      </w:r>
      <w:r>
        <w:t>in the R18 SI</w:t>
      </w:r>
      <w:r w:rsidR="00273610">
        <w:t xml:space="preserve"> for UL WUS include using PRACH resource and PUCCH resource (e.g. SR). Using a PUCCH resource for triggering on demand SSBs can be useful for UEs in connected mode, but this may require introducing a new procedure for triggering the transmission and ensuring </w:t>
      </w:r>
      <w:r w:rsidR="00C50A50">
        <w:t>sufficient</w:t>
      </w:r>
      <w:r w:rsidR="00273610">
        <w:t xml:space="preserve"> reliability/coverage when receiving at Scell and hence, less preferable for UL WUS. </w:t>
      </w:r>
      <w:r w:rsidR="002663E7" w:rsidRPr="002663E7">
        <w:t xml:space="preserve">Using PRACH is </w:t>
      </w:r>
      <w:r w:rsidR="002663E7">
        <w:t>thus</w:t>
      </w:r>
      <w:r w:rsidR="002663E7" w:rsidRPr="002663E7">
        <w:t xml:space="preserve"> simpler, since the gNB monitors </w:t>
      </w:r>
      <w:r w:rsidR="00453F1C">
        <w:t>PRACH</w:t>
      </w:r>
      <w:r w:rsidR="002663E7" w:rsidRPr="002663E7">
        <w:t xml:space="preserve"> on the PCell regardless of NES states.  </w:t>
      </w:r>
    </w:p>
    <w:p w14:paraId="459CDD89" w14:textId="2C150255" w:rsidR="00273610" w:rsidRDefault="00273610" w:rsidP="00273610">
      <w:r>
        <w:t xml:space="preserve">contention-based PRACH resources for UL WUS can be configured to consist of a set of PRACH preambles and RACH occasions. Given there is no CBRA on the Scell, the UL WUS would have to be transmitted by the UE on the PCell. </w:t>
      </w:r>
    </w:p>
    <w:p w14:paraId="25D781D1" w14:textId="402B276E" w:rsidR="00B0099B" w:rsidRDefault="00273610" w:rsidP="00BC68E8">
      <w:r>
        <w:lastRenderedPageBreak/>
        <w:t xml:space="preserve">The resources for UL WUS can be provided by the PCell to the NES-capable UEs as a separate configuration or a sub-configuration of the RACH config. </w:t>
      </w:r>
    </w:p>
    <w:p w14:paraId="65CAD90C" w14:textId="6108D3CC" w:rsidR="00103DC6" w:rsidRPr="0028342C" w:rsidRDefault="00453F1C" w:rsidP="0028342C">
      <w:pPr>
        <w:ind w:left="1418" w:hanging="1418"/>
        <w:rPr>
          <w:lang w:val="en-CA"/>
        </w:rPr>
      </w:pPr>
      <w:r w:rsidRPr="009F2808">
        <w:rPr>
          <w:b/>
          <w:bCs/>
          <w:lang w:val="en-CA"/>
        </w:rPr>
        <w:t xml:space="preserve">Proposal </w:t>
      </w:r>
      <w:r w:rsidR="000C5EB7">
        <w:rPr>
          <w:b/>
          <w:bCs/>
          <w:lang w:val="en-CA"/>
        </w:rPr>
        <w:t>6</w:t>
      </w:r>
      <w:r w:rsidRPr="009F2808">
        <w:rPr>
          <w:b/>
          <w:bCs/>
          <w:lang w:val="en-CA"/>
        </w:rPr>
        <w:t>:</w:t>
      </w:r>
      <w:r>
        <w:rPr>
          <w:b/>
          <w:bCs/>
          <w:lang w:val="en-CA"/>
        </w:rPr>
        <w:tab/>
      </w:r>
      <w:r>
        <w:t>Support using PRACH preamble on the PCell as UL WUS for triggering OD-SSB on the SCell.</w:t>
      </w:r>
      <w:r w:rsidR="00A4786B" w:rsidRPr="00A4786B">
        <w:rPr>
          <w:lang w:val="en-CA"/>
        </w:rPr>
        <w:t xml:space="preserve"> </w:t>
      </w:r>
      <w:r w:rsidR="00A4786B" w:rsidRPr="00F51790">
        <w:rPr>
          <w:lang w:val="en-CA"/>
        </w:rPr>
        <w:t>FFS: Conditions for triggering UL WUS</w:t>
      </w:r>
    </w:p>
    <w:p w14:paraId="3AEB43CA" w14:textId="77777777" w:rsidR="00103DC6" w:rsidRPr="00325212" w:rsidRDefault="00103DC6" w:rsidP="00103DC6">
      <w:pPr>
        <w:pStyle w:val="Heading2"/>
        <w:rPr>
          <w:lang w:val="en-CA"/>
        </w:rPr>
      </w:pPr>
      <w:r w:rsidRPr="00325212">
        <w:rPr>
          <w:lang w:val="en-CA"/>
        </w:rPr>
        <w:t xml:space="preserve">Assumption on OD-SSB </w:t>
      </w:r>
      <w:r>
        <w:rPr>
          <w:lang w:val="en-CA"/>
        </w:rPr>
        <w:t xml:space="preserve">cells and </w:t>
      </w:r>
      <w:r w:rsidRPr="00325212">
        <w:rPr>
          <w:lang w:val="en-CA"/>
        </w:rPr>
        <w:t>transmission</w:t>
      </w:r>
    </w:p>
    <w:p w14:paraId="6E946908" w14:textId="77777777" w:rsidR="00103DC6" w:rsidRDefault="00103DC6" w:rsidP="00103DC6">
      <w:r>
        <w:t>RAN1 already identified some assumptions on the SCell for which OD-SSB transmission is possible, and agreed to the following cases for when on demand SSB can be received:</w:t>
      </w:r>
    </w:p>
    <w:p w14:paraId="4E8E5124" w14:textId="77777777" w:rsidR="00103DC6" w:rsidRDefault="00103DC6" w:rsidP="00103DC6">
      <w:pPr>
        <w:pStyle w:val="ListParagraph"/>
        <w:numPr>
          <w:ilvl w:val="2"/>
          <w:numId w:val="33"/>
        </w:numPr>
      </w:pPr>
      <w:r>
        <w:t>No always-on SSB on the cell</w:t>
      </w:r>
    </w:p>
    <w:p w14:paraId="44CBA805" w14:textId="77777777" w:rsidR="00103DC6" w:rsidRDefault="00103DC6" w:rsidP="00103DC6">
      <w:pPr>
        <w:pStyle w:val="ListParagraph"/>
        <w:numPr>
          <w:ilvl w:val="2"/>
          <w:numId w:val="33"/>
        </w:numPr>
      </w:pPr>
      <w:r>
        <w:t>Always-on SSB is periodically transmitted on the cell</w:t>
      </w:r>
    </w:p>
    <w:p w14:paraId="53F9AEC4" w14:textId="77777777" w:rsidR="00103DC6" w:rsidRDefault="00103DC6" w:rsidP="00103DC6">
      <w:r>
        <w:t xml:space="preserve">transmitting always-on SSBs results in lower NES gains even when using longer SSB periodicity (e.g. 160ms) compared to considering the cell as SSB-less. With a prolonged SSB periodicity on the SCell, the impacts to legacy UEs can be higher when the SSBs are not transmitted per legacy periodicity. </w:t>
      </w:r>
    </w:p>
    <w:p w14:paraId="2CB28513" w14:textId="77777777" w:rsidR="00103DC6" w:rsidRDefault="00103DC6" w:rsidP="00103DC6">
      <w:r>
        <w:t xml:space="preserve">With regards to the timing of the OD-SSB, the following options above can be broadly categorized as follows: </w:t>
      </w:r>
    </w:p>
    <w:p w14:paraId="57A7E4A5" w14:textId="77777777" w:rsidR="00103DC6" w:rsidRDefault="00103DC6" w:rsidP="00103DC6">
      <w:r>
        <w:t>-</w:t>
      </w:r>
      <w:r>
        <w:tab/>
        <w:t>Category 1: Periodic OD-SSB transmission with single periodicity</w:t>
      </w:r>
    </w:p>
    <w:p w14:paraId="5EFB775D" w14:textId="77777777" w:rsidR="00103DC6" w:rsidRDefault="00103DC6" w:rsidP="00103DC6">
      <w:r>
        <w:t>-</w:t>
      </w:r>
      <w:r>
        <w:tab/>
        <w:t>Category 2: Periodic OD-SSB transmission with periodicity switching</w:t>
      </w:r>
    </w:p>
    <w:p w14:paraId="701F1A6D" w14:textId="77777777" w:rsidR="00103DC6" w:rsidRDefault="00103DC6" w:rsidP="00103DC6">
      <w:r>
        <w:t>-</w:t>
      </w:r>
      <w:r>
        <w:tab/>
        <w:t>Category 3: OD-SSB is transmitted once or a-periodically</w:t>
      </w:r>
    </w:p>
    <w:p w14:paraId="7445BA29" w14:textId="4D76F54E" w:rsidR="00103DC6" w:rsidRDefault="00103DC6" w:rsidP="00103DC6">
      <w:r>
        <w:t xml:space="preserve">For Category 1, the Scell is assumed to transmit OD-SSBs regularly with certain periodicity. </w:t>
      </w:r>
      <w:r w:rsidR="00F561EA">
        <w:t xml:space="preserve">Category 1 was agreed for the case </w:t>
      </w:r>
      <w:r w:rsidR="007A0413">
        <w:t xml:space="preserve">for when on demand SSB is be received in a cell with </w:t>
      </w:r>
      <w:r w:rsidR="00F561EA">
        <w:t>no always-on SSB</w:t>
      </w:r>
      <w:r w:rsidR="007A0413">
        <w:t xml:space="preserve">. </w:t>
      </w:r>
      <w:r>
        <w:t xml:space="preserve">This option </w:t>
      </w:r>
      <w:r w:rsidR="007A0413">
        <w:t xml:space="preserve">also </w:t>
      </w:r>
      <w:r>
        <w:t>makes sense</w:t>
      </w:r>
      <w:r w:rsidR="007A0413">
        <w:t xml:space="preserve"> for when </w:t>
      </w:r>
      <w:r>
        <w:t xml:space="preserve">the SCell is activated, there will be a need for recurring SSBs, as the UE is in connected mode and will periodically report channel measurements. The applicability of this category is thus suitable for scenario where the UE has received an SCell activation command. Category 2 requires predefining instances in time at which SSB transmission assumptions will change. However, predefining such instances should be specific for different scenarios and UEs, and thus will be tough to configure or specify. Category 3 can be suitable when the SSB periodicity is already too long, and an on demand SSB occasion is needed. In the case of Category 3, the network has more flexibility transmit OD-SSB in a limited </w:t>
      </w:r>
      <w:proofErr w:type="gramStart"/>
      <w:r>
        <w:t>time period</w:t>
      </w:r>
      <w:proofErr w:type="gramEnd"/>
      <w:r>
        <w:t xml:space="preserve"> only when there is a need (e.g. for measurements at UE) and hence, enables higher NES gains. The aperiodic/semi-persistent OD-SSB transmission can be useful for all assumed deployment scenarios, including the case where the Scell is already activated and is applying NES.</w:t>
      </w:r>
    </w:p>
    <w:p w14:paraId="3203ACC2" w14:textId="0ECCAC16" w:rsidR="00103DC6" w:rsidRPr="007B56EC" w:rsidRDefault="00103DC6" w:rsidP="00103DC6">
      <w:pPr>
        <w:ind w:left="1418" w:hanging="1418"/>
        <w:rPr>
          <w:lang w:val="en-CA"/>
        </w:rPr>
      </w:pPr>
      <w:r w:rsidRPr="009F2808">
        <w:rPr>
          <w:b/>
          <w:bCs/>
          <w:lang w:val="en-CA"/>
        </w:rPr>
        <w:t xml:space="preserve">Proposal </w:t>
      </w:r>
      <w:r w:rsidR="000C5EB7">
        <w:rPr>
          <w:b/>
          <w:bCs/>
          <w:lang w:val="en-CA"/>
        </w:rPr>
        <w:t>7</w:t>
      </w:r>
      <w:r w:rsidRPr="009F2808">
        <w:rPr>
          <w:b/>
          <w:bCs/>
          <w:lang w:val="en-CA"/>
        </w:rPr>
        <w:t>:</w:t>
      </w:r>
      <w:r>
        <w:rPr>
          <w:b/>
          <w:bCs/>
          <w:lang w:val="en-CA"/>
        </w:rPr>
        <w:tab/>
      </w:r>
      <w:r w:rsidR="009051DE">
        <w:rPr>
          <w:lang w:val="en-CA"/>
        </w:rPr>
        <w:t>T</w:t>
      </w:r>
      <w:r>
        <w:rPr>
          <w:lang w:val="en-CA"/>
        </w:rPr>
        <w:t>he</w:t>
      </w:r>
      <w:r w:rsidRPr="008E1FCA">
        <w:rPr>
          <w:lang w:val="en-CA"/>
        </w:rPr>
        <w:t xml:space="preserve"> </w:t>
      </w:r>
      <w:r>
        <w:rPr>
          <w:lang w:val="en-CA"/>
        </w:rPr>
        <w:t>following assumption/options</w:t>
      </w:r>
      <w:r w:rsidRPr="008E1FCA">
        <w:rPr>
          <w:lang w:val="en-CA"/>
        </w:rPr>
        <w:t xml:space="preserve"> for OD-SSB transmission</w:t>
      </w:r>
      <w:r>
        <w:rPr>
          <w:lang w:val="en-CA"/>
        </w:rPr>
        <w:t xml:space="preserve"> timing</w:t>
      </w:r>
      <w:r w:rsidR="009051DE">
        <w:rPr>
          <w:lang w:val="en-CA"/>
        </w:rPr>
        <w:t xml:space="preserve"> are considered</w:t>
      </w:r>
      <w:r w:rsidRPr="008E1FCA">
        <w:rPr>
          <w:lang w:val="en-CA"/>
        </w:rPr>
        <w:t>:</w:t>
      </w:r>
    </w:p>
    <w:p w14:paraId="52075DAD" w14:textId="77777777" w:rsidR="00103DC6" w:rsidRPr="000D69B4" w:rsidRDefault="00103DC6" w:rsidP="00103DC6">
      <w:pPr>
        <w:pStyle w:val="ListParagraph"/>
        <w:numPr>
          <w:ilvl w:val="1"/>
          <w:numId w:val="33"/>
        </w:numPr>
        <w:rPr>
          <w:lang w:val="en-CA"/>
        </w:rPr>
      </w:pPr>
      <w:r w:rsidRPr="00FC55A7">
        <w:rPr>
          <w:lang w:val="en-CA"/>
        </w:rPr>
        <w:t xml:space="preserve">UE expects that on-demand SSB </w:t>
      </w:r>
      <w:r>
        <w:rPr>
          <w:lang w:val="en-CA"/>
        </w:rPr>
        <w:t>is</w:t>
      </w:r>
      <w:r w:rsidRPr="00FC55A7">
        <w:rPr>
          <w:lang w:val="en-CA"/>
        </w:rPr>
        <w:t xml:space="preserve"> periodically transmitted</w:t>
      </w:r>
      <w:r>
        <w:rPr>
          <w:lang w:val="en-CA"/>
        </w:rPr>
        <w:t xml:space="preserve">, </w:t>
      </w:r>
      <w:r>
        <w:t>with single periodicity</w:t>
      </w:r>
    </w:p>
    <w:p w14:paraId="7FA18F75" w14:textId="77777777" w:rsidR="00103DC6" w:rsidRPr="008720CB" w:rsidRDefault="00103DC6" w:rsidP="00103DC6">
      <w:pPr>
        <w:pStyle w:val="ListParagraph"/>
        <w:numPr>
          <w:ilvl w:val="1"/>
          <w:numId w:val="33"/>
        </w:numPr>
        <w:rPr>
          <w:lang w:val="en-CA"/>
        </w:rPr>
      </w:pPr>
      <w:r w:rsidRPr="000D69B4">
        <w:rPr>
          <w:lang w:val="en-CA"/>
        </w:rPr>
        <w:t xml:space="preserve">UE expects that on-demand </w:t>
      </w:r>
      <w:r>
        <w:t>SSB is transmitted once or a-periodically</w:t>
      </w:r>
    </w:p>
    <w:p w14:paraId="34EB1E04" w14:textId="77777777" w:rsidR="00103DC6" w:rsidRDefault="00103DC6" w:rsidP="00453F1C">
      <w:pPr>
        <w:ind w:left="1418" w:hanging="1418"/>
      </w:pP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54A3F897" w14:textId="77777777" w:rsidR="000C5EB7" w:rsidRDefault="000C5EB7" w:rsidP="000C5EB7">
      <w:pPr>
        <w:ind w:left="1418" w:hanging="1418"/>
        <w:rPr>
          <w:lang w:val="en-CA"/>
        </w:rPr>
      </w:pPr>
      <w:r w:rsidRPr="009F2808">
        <w:rPr>
          <w:b/>
          <w:bCs/>
          <w:lang w:val="en-CA"/>
        </w:rPr>
        <w:t xml:space="preserve">Proposal </w:t>
      </w:r>
      <w:r>
        <w:rPr>
          <w:b/>
          <w:bCs/>
          <w:lang w:val="en-CA"/>
        </w:rPr>
        <w:t>1</w:t>
      </w:r>
      <w:r w:rsidRPr="009F2808">
        <w:rPr>
          <w:b/>
          <w:bCs/>
          <w:lang w:val="en-CA"/>
        </w:rPr>
        <w:t>:</w:t>
      </w:r>
      <w:r>
        <w:rPr>
          <w:b/>
          <w:bCs/>
          <w:lang w:val="en-CA"/>
        </w:rPr>
        <w:tab/>
      </w:r>
      <w:r>
        <w:t xml:space="preserve">Reception of on-demand SSB on an SCell is indicated by </w:t>
      </w:r>
      <w:r w:rsidRPr="00FD049D">
        <w:rPr>
          <w:lang w:val="en-CA"/>
        </w:rPr>
        <w:t>MAC CE signalling</w:t>
      </w:r>
      <w:r>
        <w:rPr>
          <w:lang w:val="en-CA"/>
        </w:rPr>
        <w:t xml:space="preserve"> </w:t>
      </w:r>
      <w:r w:rsidRPr="009B2865">
        <w:rPr>
          <w:lang w:val="en-CA"/>
        </w:rPr>
        <w:t>separate from the legacy MAC CE for SCell (de)activation</w:t>
      </w:r>
      <w:r>
        <w:rPr>
          <w:lang w:val="en-CA"/>
        </w:rPr>
        <w:t>. It is up to R1 whether L1 signalling is also supported for OD-SSB indication.</w:t>
      </w:r>
    </w:p>
    <w:p w14:paraId="3184AD72" w14:textId="77777777" w:rsidR="000C5EB7" w:rsidRDefault="000C5EB7" w:rsidP="000C5EB7">
      <w:pPr>
        <w:ind w:left="1418" w:hanging="1418"/>
      </w:pPr>
      <w:r w:rsidRPr="009F2808">
        <w:rPr>
          <w:b/>
          <w:bCs/>
          <w:lang w:val="en-CA"/>
        </w:rPr>
        <w:t xml:space="preserve">Proposal </w:t>
      </w:r>
      <w:r>
        <w:rPr>
          <w:b/>
          <w:bCs/>
          <w:lang w:val="en-CA"/>
        </w:rPr>
        <w:t>2</w:t>
      </w:r>
      <w:r w:rsidRPr="009F2808">
        <w:rPr>
          <w:b/>
          <w:bCs/>
          <w:lang w:val="en-CA"/>
        </w:rPr>
        <w:t>:</w:t>
      </w:r>
      <w:r>
        <w:rPr>
          <w:b/>
          <w:bCs/>
          <w:lang w:val="en-CA"/>
        </w:rPr>
        <w:tab/>
      </w:r>
      <w:r>
        <w:t xml:space="preserve">The OD-SSB indication </w:t>
      </w:r>
      <w:r w:rsidRPr="00FD049D">
        <w:rPr>
          <w:lang w:val="en-CA"/>
        </w:rPr>
        <w:t>MAC CE signalling</w:t>
      </w:r>
      <w:r>
        <w:rPr>
          <w:lang w:val="en-CA"/>
        </w:rPr>
        <w:t xml:space="preserve"> at least includes the SCell index, FFS whether there is a need to indicate anything else</w:t>
      </w:r>
    </w:p>
    <w:p w14:paraId="49FEBA2B" w14:textId="77777777" w:rsidR="000C5EB7" w:rsidRDefault="000C5EB7" w:rsidP="000C5EB7">
      <w:pPr>
        <w:ind w:left="1418" w:hanging="1418"/>
      </w:pPr>
      <w:r w:rsidRPr="009F2808">
        <w:rPr>
          <w:b/>
          <w:bCs/>
          <w:lang w:val="en-CA"/>
        </w:rPr>
        <w:t xml:space="preserve">Proposal </w:t>
      </w:r>
      <w:r>
        <w:rPr>
          <w:b/>
          <w:bCs/>
          <w:lang w:val="en-CA"/>
        </w:rPr>
        <w:t>3</w:t>
      </w:r>
      <w:r w:rsidRPr="009F2808">
        <w:rPr>
          <w:b/>
          <w:bCs/>
          <w:lang w:val="en-CA"/>
        </w:rPr>
        <w:t>:</w:t>
      </w:r>
      <w:r>
        <w:rPr>
          <w:b/>
          <w:bCs/>
          <w:lang w:val="en-CA"/>
        </w:rPr>
        <w:tab/>
      </w:r>
      <w:r>
        <w:t xml:space="preserve">The OD-SSB indication </w:t>
      </w:r>
      <w:r w:rsidRPr="00FD049D">
        <w:rPr>
          <w:lang w:val="en-CA"/>
        </w:rPr>
        <w:t>MAC CE signalling</w:t>
      </w:r>
      <w:r>
        <w:rPr>
          <w:lang w:val="en-CA"/>
        </w:rPr>
        <w:t xml:space="preserve"> does not indicate SCell (de)-activation. Reuse </w:t>
      </w:r>
      <w:r w:rsidRPr="000B7D55">
        <w:rPr>
          <w:rFonts w:cs="Calibri"/>
        </w:rPr>
        <w:t>legacy MAC CE for SCell (de)activation</w:t>
      </w:r>
      <w:r>
        <w:rPr>
          <w:rFonts w:cs="Calibri"/>
        </w:rPr>
        <w:t>.</w:t>
      </w:r>
    </w:p>
    <w:p w14:paraId="4C38CF99" w14:textId="77777777" w:rsidR="000C5EB7" w:rsidRPr="00014BF5" w:rsidRDefault="000C5EB7" w:rsidP="000C5EB7">
      <w:pPr>
        <w:ind w:left="1418" w:hanging="1418"/>
        <w:rPr>
          <w:rFonts w:cs="Calibri"/>
        </w:rPr>
      </w:pPr>
      <w:r w:rsidRPr="009F2808">
        <w:rPr>
          <w:b/>
          <w:bCs/>
          <w:lang w:val="en-CA"/>
        </w:rPr>
        <w:t xml:space="preserve">Proposal </w:t>
      </w:r>
      <w:r>
        <w:rPr>
          <w:b/>
          <w:bCs/>
          <w:lang w:val="en-CA"/>
        </w:rPr>
        <w:t>4</w:t>
      </w:r>
      <w:r w:rsidRPr="009F2808">
        <w:rPr>
          <w:b/>
          <w:bCs/>
          <w:lang w:val="en-CA"/>
        </w:rPr>
        <w:t>:</w:t>
      </w:r>
      <w:r>
        <w:rPr>
          <w:b/>
          <w:bCs/>
          <w:lang w:val="en-CA"/>
        </w:rPr>
        <w:tab/>
      </w:r>
      <w:r>
        <w:t>Support L3 measurements and reporting on OD-SSBs, if configured</w:t>
      </w:r>
      <w:r>
        <w:rPr>
          <w:rFonts w:cs="Calibri"/>
        </w:rPr>
        <w:t>.</w:t>
      </w:r>
    </w:p>
    <w:p w14:paraId="3A810177" w14:textId="77777777" w:rsidR="000C5EB7" w:rsidRPr="00527087" w:rsidRDefault="000C5EB7" w:rsidP="007F2797">
      <w:pPr>
        <w:ind w:left="1418" w:hanging="1418"/>
        <w:rPr>
          <w:rFonts w:cs="Calibri"/>
        </w:rPr>
      </w:pPr>
      <w:r w:rsidRPr="00527087">
        <w:rPr>
          <w:b/>
          <w:bCs/>
          <w:lang w:val="en-CA"/>
        </w:rPr>
        <w:t xml:space="preserve">Proposal </w:t>
      </w:r>
      <w:r>
        <w:rPr>
          <w:b/>
          <w:bCs/>
          <w:lang w:val="en-CA"/>
        </w:rPr>
        <w:t>5</w:t>
      </w:r>
      <w:r w:rsidRPr="00527087">
        <w:rPr>
          <w:b/>
          <w:bCs/>
          <w:lang w:val="en-CA"/>
        </w:rPr>
        <w:t>:</w:t>
      </w:r>
      <w:r w:rsidRPr="00527087">
        <w:rPr>
          <w:b/>
          <w:bCs/>
          <w:lang w:val="en-CA"/>
        </w:rPr>
        <w:tab/>
      </w:r>
      <w:r>
        <w:t>The following parameters can be configured by RRC to support OD-SSB reception on SCells:</w:t>
      </w:r>
    </w:p>
    <w:p w14:paraId="022206C1"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6E69C964"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SSB positions within an OD-SSB burst</w:t>
      </w:r>
    </w:p>
    <w:p w14:paraId="6B5FF2C5"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lastRenderedPageBreak/>
        <w:t>Periodicity of OD-SSB</w:t>
      </w:r>
    </w:p>
    <w:p w14:paraId="5AF160A2"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Sub-carrier spacing of the OD-SSB</w:t>
      </w:r>
    </w:p>
    <w:p w14:paraId="7915046F"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Physical Cell ID of the OD-SSB</w:t>
      </w:r>
    </w:p>
    <w:p w14:paraId="36581182"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Location of on-demand SSB burst (e.g. offset, half frame)</w:t>
      </w:r>
    </w:p>
    <w:p w14:paraId="6BA47361" w14:textId="77777777" w:rsidR="000C5EB7" w:rsidRPr="003415A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proofErr w:type="gramStart"/>
      <w:r w:rsidRPr="000B7D55">
        <w:rPr>
          <w:rFonts w:cs="Calibri"/>
        </w:rPr>
        <w:t>Downlink</w:t>
      </w:r>
      <w:proofErr w:type="gramEnd"/>
      <w:r w:rsidRPr="000B7D55">
        <w:rPr>
          <w:rFonts w:cs="Calibri"/>
        </w:rPr>
        <w:t xml:space="preserve"> transmit power of OD-SSB</w:t>
      </w:r>
    </w:p>
    <w:p w14:paraId="1EEB3133" w14:textId="77777777" w:rsidR="000C5EB7" w:rsidRPr="000B7D55"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How many OD-SSB burst(s) are transmitted once indicated</w:t>
      </w:r>
    </w:p>
    <w:p w14:paraId="3FCB26CD" w14:textId="77777777" w:rsidR="000C5EB7"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Gap length between SSB bursts</w:t>
      </w:r>
    </w:p>
    <w:p w14:paraId="6F9C65EE" w14:textId="77777777" w:rsidR="000C5EB7" w:rsidRPr="00447000" w:rsidRDefault="000C5EB7" w:rsidP="000C5EB7">
      <w:pPr>
        <w:pStyle w:val="ListParagraph"/>
        <w:numPr>
          <w:ilvl w:val="1"/>
          <w:numId w:val="44"/>
        </w:numPr>
        <w:overflowPunct/>
        <w:autoSpaceDE/>
        <w:autoSpaceDN/>
        <w:adjustRightInd/>
        <w:spacing w:after="160" w:line="259" w:lineRule="auto"/>
        <w:contextualSpacing/>
        <w:jc w:val="left"/>
        <w:textAlignment w:val="auto"/>
        <w:rPr>
          <w:rFonts w:cs="Calibri"/>
        </w:rPr>
      </w:pPr>
      <w:r>
        <w:rPr>
          <w:rFonts w:cs="Calibri"/>
        </w:rPr>
        <w:t>L1 and L3 measurement configuration for measurements on OD-SSBs</w:t>
      </w:r>
    </w:p>
    <w:p w14:paraId="5DFF4509" w14:textId="77777777" w:rsidR="000C5EB7" w:rsidRPr="0028342C" w:rsidRDefault="000C5EB7" w:rsidP="000C5EB7">
      <w:pPr>
        <w:ind w:left="1418" w:hanging="1418"/>
        <w:rPr>
          <w:lang w:val="en-CA"/>
        </w:rPr>
      </w:pPr>
      <w:r w:rsidRPr="009F2808">
        <w:rPr>
          <w:b/>
          <w:bCs/>
          <w:lang w:val="en-CA"/>
        </w:rPr>
        <w:t xml:space="preserve">Proposal </w:t>
      </w:r>
      <w:r>
        <w:rPr>
          <w:b/>
          <w:bCs/>
          <w:lang w:val="en-CA"/>
        </w:rPr>
        <w:t>6</w:t>
      </w:r>
      <w:r w:rsidRPr="009F2808">
        <w:rPr>
          <w:b/>
          <w:bCs/>
          <w:lang w:val="en-CA"/>
        </w:rPr>
        <w:t>:</w:t>
      </w:r>
      <w:r>
        <w:rPr>
          <w:b/>
          <w:bCs/>
          <w:lang w:val="en-CA"/>
        </w:rPr>
        <w:tab/>
      </w:r>
      <w:r>
        <w:t>Support using PRACH preamble on the PCell as UL WUS for triggering OD-SSB on the SCell.</w:t>
      </w:r>
      <w:r w:rsidRPr="00A4786B">
        <w:rPr>
          <w:lang w:val="en-CA"/>
        </w:rPr>
        <w:t xml:space="preserve"> </w:t>
      </w:r>
      <w:r w:rsidRPr="00F51790">
        <w:rPr>
          <w:lang w:val="en-CA"/>
        </w:rPr>
        <w:t>FFS: Conditions for triggering UL WUS</w:t>
      </w:r>
    </w:p>
    <w:p w14:paraId="25084190" w14:textId="77777777" w:rsidR="000C5EB7" w:rsidRPr="007B56EC" w:rsidRDefault="000C5EB7" w:rsidP="000C5EB7">
      <w:pPr>
        <w:ind w:left="1418" w:hanging="1418"/>
        <w:rPr>
          <w:lang w:val="en-CA"/>
        </w:rPr>
      </w:pPr>
      <w:r w:rsidRPr="009F2808">
        <w:rPr>
          <w:b/>
          <w:bCs/>
          <w:lang w:val="en-CA"/>
        </w:rPr>
        <w:t xml:space="preserve">Proposal </w:t>
      </w:r>
      <w:r>
        <w:rPr>
          <w:b/>
          <w:bCs/>
          <w:lang w:val="en-CA"/>
        </w:rPr>
        <w:t>7</w:t>
      </w:r>
      <w:r w:rsidRPr="009F2808">
        <w:rPr>
          <w:b/>
          <w:bCs/>
          <w:lang w:val="en-CA"/>
        </w:rPr>
        <w:t>:</w:t>
      </w:r>
      <w:r>
        <w:rPr>
          <w:b/>
          <w:bCs/>
          <w:lang w:val="en-CA"/>
        </w:rPr>
        <w:tab/>
      </w:r>
      <w:r>
        <w:rPr>
          <w:lang w:val="en-CA"/>
        </w:rPr>
        <w:t>The</w:t>
      </w:r>
      <w:r w:rsidRPr="008E1FCA">
        <w:rPr>
          <w:lang w:val="en-CA"/>
        </w:rPr>
        <w:t xml:space="preserve"> </w:t>
      </w:r>
      <w:r>
        <w:rPr>
          <w:lang w:val="en-CA"/>
        </w:rPr>
        <w:t>following assumption/options</w:t>
      </w:r>
      <w:r w:rsidRPr="008E1FCA">
        <w:rPr>
          <w:lang w:val="en-CA"/>
        </w:rPr>
        <w:t xml:space="preserve"> for OD-SSB transmission</w:t>
      </w:r>
      <w:r>
        <w:rPr>
          <w:lang w:val="en-CA"/>
        </w:rPr>
        <w:t xml:space="preserve"> timing are considered</w:t>
      </w:r>
      <w:r w:rsidRPr="008E1FCA">
        <w:rPr>
          <w:lang w:val="en-CA"/>
        </w:rPr>
        <w:t>:</w:t>
      </w:r>
    </w:p>
    <w:p w14:paraId="48C7FC3E" w14:textId="77777777" w:rsidR="000C5EB7" w:rsidRPr="000D69B4" w:rsidRDefault="000C5EB7" w:rsidP="000C5EB7">
      <w:pPr>
        <w:pStyle w:val="ListParagraph"/>
        <w:numPr>
          <w:ilvl w:val="1"/>
          <w:numId w:val="33"/>
        </w:numPr>
        <w:rPr>
          <w:lang w:val="en-CA"/>
        </w:rPr>
      </w:pPr>
      <w:r w:rsidRPr="00FC55A7">
        <w:rPr>
          <w:lang w:val="en-CA"/>
        </w:rPr>
        <w:t xml:space="preserve">UE expects that on-demand SSB </w:t>
      </w:r>
      <w:r>
        <w:rPr>
          <w:lang w:val="en-CA"/>
        </w:rPr>
        <w:t>is</w:t>
      </w:r>
      <w:r w:rsidRPr="00FC55A7">
        <w:rPr>
          <w:lang w:val="en-CA"/>
        </w:rPr>
        <w:t xml:space="preserve"> periodically transmitted</w:t>
      </w:r>
      <w:r>
        <w:rPr>
          <w:lang w:val="en-CA"/>
        </w:rPr>
        <w:t xml:space="preserve">, </w:t>
      </w:r>
      <w:r>
        <w:t>with single periodicity</w:t>
      </w:r>
    </w:p>
    <w:p w14:paraId="5C44C0C4" w14:textId="094B4CD0" w:rsidR="000C5EB7" w:rsidRPr="000C5EB7" w:rsidRDefault="000C5EB7" w:rsidP="008B7372">
      <w:pPr>
        <w:pStyle w:val="ListParagraph"/>
        <w:numPr>
          <w:ilvl w:val="1"/>
          <w:numId w:val="33"/>
        </w:numPr>
        <w:rPr>
          <w:lang w:val="en-CA"/>
        </w:rPr>
      </w:pPr>
      <w:r w:rsidRPr="000D69B4">
        <w:rPr>
          <w:lang w:val="en-CA"/>
        </w:rPr>
        <w:t xml:space="preserve">UE expects that on-demand </w:t>
      </w:r>
      <w:r>
        <w:t>SSB is transmitted once or a-periodically</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0" w:name="_Ref47299212"/>
      <w:r w:rsidRPr="00B47D11">
        <w:t>RP-234065</w:t>
      </w:r>
      <w:r w:rsidR="006B33BE" w:rsidRPr="00C94C42">
        <w:t>, “</w:t>
      </w:r>
      <w:r w:rsidR="00EC2675" w:rsidRPr="00EC2675">
        <w:t>New WID: Enhancements of network energy savings for NR</w:t>
      </w:r>
      <w:r w:rsidR="006B33BE" w:rsidRPr="00C94C42">
        <w:t xml:space="preserve">”, </w:t>
      </w:r>
      <w:bookmarkEnd w:id="0"/>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7D60CEB3" w14:textId="77777777" w:rsidR="004B7853" w:rsidRDefault="004B7853" w:rsidP="004B7853">
      <w:pPr>
        <w:pStyle w:val="Reference"/>
        <w:numPr>
          <w:ilvl w:val="0"/>
          <w:numId w:val="0"/>
        </w:numPr>
        <w:ind w:left="567" w:hanging="567"/>
      </w:pPr>
    </w:p>
    <w:p w14:paraId="2B7D6B6F" w14:textId="77777777" w:rsidR="004B7853" w:rsidRPr="004B7853" w:rsidRDefault="004B7853" w:rsidP="004B7853">
      <w:pPr>
        <w:pStyle w:val="Heading1"/>
      </w:pPr>
      <w:r w:rsidRPr="004B7853">
        <w:t>Appendix: Agreements on OD-SSB SCell operation</w:t>
      </w:r>
    </w:p>
    <w:p w14:paraId="058F4FC7" w14:textId="77777777" w:rsidR="004B7853" w:rsidRPr="00244E61" w:rsidRDefault="004B7853" w:rsidP="004B7853">
      <w:pPr>
        <w:spacing w:after="240"/>
        <w:rPr>
          <w:rFonts w:ascii="Times New Roman" w:hAnsi="Times New Roman"/>
          <w:b/>
          <w:bCs/>
          <w:u w:val="single"/>
          <w:lang w:eastAsia="x-none"/>
        </w:rPr>
      </w:pPr>
      <w:r w:rsidRPr="00244E61">
        <w:rPr>
          <w:rFonts w:ascii="Times New Roman" w:hAnsi="Times New Roman"/>
          <w:b/>
          <w:bCs/>
          <w:u w:val="single"/>
          <w:lang w:eastAsia="x-none"/>
        </w:rPr>
        <w:t>RAN1#116 Agreements</w:t>
      </w:r>
    </w:p>
    <w:p w14:paraId="65F43F96"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66384378" w14:textId="77777777" w:rsidR="004B7853" w:rsidRPr="00456491" w:rsidRDefault="004B7853" w:rsidP="004B7853">
      <w:pPr>
        <w:pStyle w:val="ListParagraph"/>
        <w:ind w:left="0"/>
        <w:contextualSpacing/>
        <w:rPr>
          <w:rFonts w:ascii="Times New Roman" w:eastAsia="Malgun Gothic" w:hAnsi="Times New Roman"/>
        </w:rPr>
      </w:pPr>
      <w:r w:rsidRPr="00456491">
        <w:rPr>
          <w:rFonts w:ascii="Times New Roman" w:hAnsi="Times New Roman"/>
        </w:rPr>
        <w:t>Regarding the UE assumption on SSB transmission on a cell supporting on-demand SSB SCell operation, the</w:t>
      </w:r>
      <w:r w:rsidRPr="00456491">
        <w:rPr>
          <w:rFonts w:ascii="Times New Roman" w:hAnsi="Times New Roman"/>
          <w:lang w:eastAsia="ko-KR"/>
        </w:rPr>
        <w:t xml:space="preserve"> following cases are identified for further study:</w:t>
      </w:r>
    </w:p>
    <w:p w14:paraId="1781349A"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#1: No always-on SSB on the cell</w:t>
      </w:r>
    </w:p>
    <w:p w14:paraId="52CBC1E6"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#2: Always-on SSB is periodically transmitted on the cell</w:t>
      </w:r>
    </w:p>
    <w:p w14:paraId="6DDA791B" w14:textId="77777777" w:rsidR="004B7853" w:rsidRPr="00DD5502"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DD5502">
        <w:rPr>
          <w:rFonts w:ascii="Times New Roman" w:hAnsi="Times New Roman"/>
        </w:rPr>
        <w:t>FFS: Whether always-on SSB and on-demand SSB are not cell-defining SSB if transmitted.</w:t>
      </w:r>
    </w:p>
    <w:p w14:paraId="7164F7DE" w14:textId="77777777" w:rsidR="004B7853" w:rsidRPr="00456491" w:rsidRDefault="004B7853" w:rsidP="004B7853">
      <w:pPr>
        <w:spacing w:after="240"/>
        <w:rPr>
          <w:rFonts w:ascii="Times New Roman" w:hAnsi="Times New Roman"/>
          <w:lang w:eastAsia="x-none"/>
        </w:rPr>
      </w:pPr>
      <w:r w:rsidRPr="00DD5502">
        <w:rPr>
          <w:rFonts w:ascii="Times New Roman" w:hAnsi="Times New Roman"/>
          <w:lang w:eastAsia="x-none"/>
        </w:rPr>
        <w:t>FFS: Which scenario the above applies for</w:t>
      </w:r>
      <w:r w:rsidRPr="00456491">
        <w:rPr>
          <w:rFonts w:ascii="Times New Roman" w:hAnsi="Times New Roman"/>
          <w:lang w:eastAsia="x-none"/>
        </w:rPr>
        <w:t xml:space="preserve"> </w:t>
      </w:r>
    </w:p>
    <w:p w14:paraId="4985F19D"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3292F884" w14:textId="77777777" w:rsidR="004B7853" w:rsidRPr="00456491" w:rsidRDefault="004B7853" w:rsidP="004B7853">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4B54A9AF" w14:textId="77777777" w:rsidR="004B7853" w:rsidRPr="00456491" w:rsidRDefault="004B7853" w:rsidP="004B7853">
      <w:pPr>
        <w:pStyle w:val="ListParagraph1"/>
        <w:ind w:left="0"/>
        <w:jc w:val="both"/>
        <w:rPr>
          <w:rFonts w:eastAsia="Malgun Gothic"/>
          <w:sz w:val="20"/>
          <w:szCs w:val="20"/>
        </w:rPr>
      </w:pPr>
    </w:p>
    <w:p w14:paraId="09FE6E3A"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00D75DC6" w14:textId="77777777" w:rsidR="004B7853" w:rsidRPr="00DD5502" w:rsidRDefault="004B7853" w:rsidP="004B7853">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613518F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4D0BCA1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#3: After UE receives SCell activation command (e.g., as defined in TS 38.321)</w:t>
      </w:r>
    </w:p>
    <w:p w14:paraId="5854E484"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This does not preclude SCell for which activation is completed</w:t>
      </w:r>
    </w:p>
    <w:p w14:paraId="4BCF8813"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FFS: The case where SCell activation is completed</w:t>
      </w:r>
    </w:p>
    <w:p w14:paraId="73A41EDC" w14:textId="77777777" w:rsidR="004B7853" w:rsidRPr="00456491" w:rsidRDefault="004B7853" w:rsidP="004B7853">
      <w:pPr>
        <w:rPr>
          <w:rFonts w:ascii="Times New Roman" w:hAnsi="Times New Roman"/>
          <w:lang w:eastAsia="x-none"/>
        </w:rPr>
      </w:pPr>
      <w:r w:rsidRPr="00DD5502">
        <w:rPr>
          <w:rFonts w:ascii="Times New Roman" w:hAnsi="Times New Roman"/>
          <w:lang w:eastAsia="x-none"/>
        </w:rPr>
        <w:t>FFS: Application timing between NW triggering message and on demand SSB transmission</w:t>
      </w:r>
    </w:p>
    <w:p w14:paraId="7A40D594" w14:textId="77777777" w:rsidR="004B7853" w:rsidRPr="00DD5502" w:rsidRDefault="004B7853" w:rsidP="004B7853">
      <w:pPr>
        <w:rPr>
          <w:rFonts w:ascii="Times New Roman" w:hAnsi="Times New Roman"/>
          <w:b/>
          <w:bCs/>
          <w:lang w:eastAsia="x-none"/>
        </w:rPr>
      </w:pPr>
      <w:r w:rsidRPr="00456491">
        <w:rPr>
          <w:rFonts w:ascii="Times New Roman" w:hAnsi="Times New Roman"/>
          <w:b/>
          <w:bCs/>
          <w:highlight w:val="green"/>
          <w:lang w:eastAsia="x-none"/>
        </w:rPr>
        <w:t>Agreement</w:t>
      </w:r>
    </w:p>
    <w:p w14:paraId="244E921E" w14:textId="77777777" w:rsidR="004B7853" w:rsidRPr="00DD5502" w:rsidRDefault="004B7853" w:rsidP="004B7853">
      <w:pPr>
        <w:pStyle w:val="ListParagraph1"/>
        <w:spacing w:line="256" w:lineRule="auto"/>
        <w:ind w:left="0"/>
        <w:jc w:val="both"/>
        <w:rPr>
          <w:rFonts w:eastAsia="Malgun Gothic"/>
          <w:sz w:val="20"/>
          <w:szCs w:val="20"/>
        </w:rPr>
      </w:pPr>
      <w:r w:rsidRPr="00DD5502">
        <w:rPr>
          <w:sz w:val="20"/>
          <w:szCs w:val="20"/>
        </w:rPr>
        <w:t>Support on-demand SSB SCell operation triggered by gNB.</w:t>
      </w:r>
    </w:p>
    <w:p w14:paraId="75484C68" w14:textId="77777777" w:rsidR="004B7853" w:rsidRPr="00DD5502" w:rsidRDefault="004B7853" w:rsidP="004B7853">
      <w:pPr>
        <w:pStyle w:val="ListParagraph1"/>
        <w:numPr>
          <w:ilvl w:val="0"/>
          <w:numId w:val="41"/>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1A824DE"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5A9B58D9" w14:textId="77777777" w:rsidR="004B7853" w:rsidRPr="00456491" w:rsidRDefault="004B7853" w:rsidP="004B7853">
      <w:pPr>
        <w:pStyle w:val="ListParagraph1"/>
        <w:numPr>
          <w:ilvl w:val="0"/>
          <w:numId w:val="40"/>
        </w:numPr>
        <w:spacing w:line="256" w:lineRule="auto"/>
        <w:jc w:val="both"/>
        <w:rPr>
          <w:rFonts w:eastAsia="Malgun Gothic"/>
          <w:sz w:val="20"/>
          <w:szCs w:val="20"/>
        </w:rPr>
      </w:pPr>
      <w:r w:rsidRPr="00456491">
        <w:rPr>
          <w:sz w:val="20"/>
          <w:szCs w:val="20"/>
        </w:rPr>
        <w:lastRenderedPageBreak/>
        <w:t>For SSB burst(s) triggered by on-demand SSB SCell operation, study at least the following options.</w:t>
      </w:r>
    </w:p>
    <w:p w14:paraId="14AC74F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370F21E9"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SSB burst(s) is periodically transmitted from time instance A until gNB turns OFF the on demand SSB</w:t>
      </w:r>
    </w:p>
    <w:p w14:paraId="5A94B1BF"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1573DEE1"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193A263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66D81870"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The combination of above options</w:t>
      </w:r>
    </w:p>
    <w:p w14:paraId="0B2E7D72"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118F4274"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p w14:paraId="79A43475" w14:textId="77777777" w:rsidR="004B7853" w:rsidRDefault="004B7853" w:rsidP="004B7853">
      <w:pPr>
        <w:pStyle w:val="Reference"/>
        <w:numPr>
          <w:ilvl w:val="0"/>
          <w:numId w:val="0"/>
        </w:numPr>
        <w:ind w:left="567" w:hanging="567"/>
      </w:pPr>
    </w:p>
    <w:p w14:paraId="05F0D141" w14:textId="07EA89E8" w:rsidR="000750D2" w:rsidRPr="000750D2" w:rsidRDefault="000750D2" w:rsidP="000750D2">
      <w:pPr>
        <w:spacing w:after="240"/>
        <w:rPr>
          <w:rFonts w:ascii="Times New Roman" w:hAnsi="Times New Roman"/>
          <w:b/>
          <w:bCs/>
          <w:u w:val="single"/>
          <w:lang w:eastAsia="x-none"/>
        </w:rPr>
      </w:pPr>
      <w:r w:rsidRPr="00244E61">
        <w:rPr>
          <w:rFonts w:ascii="Times New Roman" w:hAnsi="Times New Roman"/>
          <w:b/>
          <w:bCs/>
          <w:u w:val="single"/>
          <w:lang w:eastAsia="x-none"/>
        </w:rPr>
        <w:t>RAN1#116</w:t>
      </w:r>
      <w:r>
        <w:rPr>
          <w:rFonts w:ascii="Times New Roman" w:hAnsi="Times New Roman"/>
          <w:b/>
          <w:bCs/>
          <w:u w:val="single"/>
          <w:lang w:eastAsia="x-none"/>
        </w:rPr>
        <w:t>bis</w:t>
      </w:r>
      <w:r w:rsidRPr="00244E61">
        <w:rPr>
          <w:rFonts w:ascii="Times New Roman" w:hAnsi="Times New Roman"/>
          <w:b/>
          <w:bCs/>
          <w:u w:val="single"/>
          <w:lang w:eastAsia="x-none"/>
        </w:rPr>
        <w:t xml:space="preserve"> Agreements</w:t>
      </w:r>
    </w:p>
    <w:p w14:paraId="3C300F7F"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Scenarios where OD-SSB can be triggered by gNB</w:t>
      </w:r>
    </w:p>
    <w:p w14:paraId="1ACF61DE"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 with Case #1 (no always-on SSB) and Case #2 (always-on SSB is periodically transmitted)</w:t>
      </w:r>
    </w:p>
    <w:p w14:paraId="20EA3640"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with Case #1 and Case #2</w:t>
      </w:r>
    </w:p>
    <w:p w14:paraId="542FFC5B"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FFS: Scenario 3A with Case 1 &amp; 2 </w:t>
      </w:r>
    </w:p>
    <w:p w14:paraId="4FF1175C"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Scenario 3B with Case 1 &amp; 2</w:t>
      </w:r>
    </w:p>
    <w:p w14:paraId="6F19F844" w14:textId="77777777" w:rsidR="000750D2" w:rsidRPr="00BD4E78" w:rsidRDefault="000750D2" w:rsidP="000750D2">
      <w:pPr>
        <w:pStyle w:val="ListParagraph"/>
        <w:numPr>
          <w:ilvl w:val="2"/>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Case #1, once OD-SSB is triggered, its transmission is in a periodic manner</w:t>
      </w:r>
    </w:p>
    <w:p w14:paraId="52562C5B" w14:textId="77777777" w:rsidR="000750D2" w:rsidRPr="00BD4E78" w:rsidRDefault="000750D2" w:rsidP="000750D2">
      <w:pPr>
        <w:pStyle w:val="ListParagraph"/>
        <w:numPr>
          <w:ilvl w:val="2"/>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Notes:</w:t>
      </w:r>
    </w:p>
    <w:p w14:paraId="4EF08F60"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#2A: When UE receives SCell activation command</w:t>
      </w:r>
    </w:p>
    <w:p w14:paraId="7DB93A6D"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#3A: After UE receives SCell activation command until SCell activation is completed</w:t>
      </w:r>
    </w:p>
    <w:p w14:paraId="46035EA9" w14:textId="77777777" w:rsidR="000750D2" w:rsidRPr="00BD4E78" w:rsidRDefault="000750D2" w:rsidP="000750D2">
      <w:pPr>
        <w:pStyle w:val="ListParagraph"/>
        <w:numPr>
          <w:ilvl w:val="3"/>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Scenario #3B: When SCell activation is completed, or after SCell activation is completed</w:t>
      </w:r>
    </w:p>
    <w:p w14:paraId="0A534500" w14:textId="77777777" w:rsidR="000750D2" w:rsidRPr="00BD4E78" w:rsidRDefault="000750D2" w:rsidP="000750D2">
      <w:pPr>
        <w:pStyle w:val="ListParagraph"/>
        <w:ind w:left="2160"/>
        <w:rPr>
          <w:rFonts w:asciiTheme="minorHAnsi" w:hAnsiTheme="minorHAnsi" w:cstheme="minorHAnsi"/>
        </w:rPr>
      </w:pPr>
    </w:p>
    <w:p w14:paraId="378ACF0B"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SSBs for OD-SSB</w:t>
      </w:r>
    </w:p>
    <w:p w14:paraId="63359BC1" w14:textId="77777777" w:rsidR="000750D2" w:rsidRPr="00BD4E78" w:rsidRDefault="000750D2" w:rsidP="000750D2">
      <w:pPr>
        <w:pStyle w:val="ListParagraph"/>
        <w:numPr>
          <w:ilvl w:val="1"/>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Down-select between the following:</w:t>
      </w:r>
    </w:p>
    <w:p w14:paraId="1AA53540" w14:textId="77777777" w:rsidR="000750D2" w:rsidRPr="00BD4E78" w:rsidRDefault="000750D2" w:rsidP="000750D2">
      <w:pPr>
        <w:pStyle w:val="ListParagraph"/>
        <w:numPr>
          <w:ilvl w:val="2"/>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Alt-1: It is up to gNB implementation whether OD-SSB is CD-SSB or not</w:t>
      </w:r>
    </w:p>
    <w:p w14:paraId="4EF88E93" w14:textId="77777777" w:rsidR="000750D2" w:rsidRPr="00BD4E78" w:rsidRDefault="000750D2" w:rsidP="000750D2">
      <w:pPr>
        <w:pStyle w:val="ListParagraph"/>
        <w:numPr>
          <w:ilvl w:val="2"/>
          <w:numId w:val="43"/>
        </w:numPr>
        <w:overflowPunct/>
        <w:autoSpaceDE/>
        <w:autoSpaceDN/>
        <w:adjustRightInd/>
        <w:spacing w:after="0"/>
        <w:contextualSpacing/>
        <w:textAlignment w:val="auto"/>
        <w:rPr>
          <w:rFonts w:asciiTheme="minorHAnsi" w:eastAsia="Malgun Gothic" w:hAnsiTheme="minorHAnsi" w:cstheme="minorHAnsi"/>
        </w:rPr>
      </w:pPr>
      <w:r w:rsidRPr="00BD4E78">
        <w:rPr>
          <w:rFonts w:asciiTheme="minorHAnsi" w:eastAsia="Malgun Gothic" w:hAnsiTheme="minorHAnsi" w:cstheme="minorHAnsi"/>
          <w:lang w:eastAsia="ko-KR"/>
        </w:rPr>
        <w:t>Alt-2: OD-SSB is limited to NCD-SSB.</w:t>
      </w:r>
    </w:p>
    <w:p w14:paraId="30826B54" w14:textId="77777777" w:rsidR="000750D2" w:rsidRPr="00BD4E78" w:rsidRDefault="000750D2" w:rsidP="000750D2">
      <w:pPr>
        <w:pStyle w:val="ListParagraph"/>
        <w:numPr>
          <w:ilvl w:val="3"/>
          <w:numId w:val="43"/>
        </w:numPr>
        <w:overflowPunct/>
        <w:autoSpaceDE/>
        <w:autoSpaceDN/>
        <w:adjustRightInd/>
        <w:spacing w:after="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 xml:space="preserve">FFS: Further limitations to OD-SSB </w:t>
      </w:r>
    </w:p>
    <w:p w14:paraId="165C4BC3" w14:textId="77777777" w:rsidR="000750D2" w:rsidRPr="00BD4E78" w:rsidRDefault="000750D2" w:rsidP="000750D2">
      <w:pPr>
        <w:pStyle w:val="ListParagraph"/>
        <w:ind w:left="2880"/>
        <w:contextualSpacing/>
        <w:rPr>
          <w:rFonts w:asciiTheme="minorHAnsi" w:eastAsia="Malgun Gothic" w:hAnsiTheme="minorHAnsi" w:cstheme="minorHAnsi"/>
        </w:rPr>
      </w:pPr>
    </w:p>
    <w:p w14:paraId="6DD32DF0"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Type of measurements</w:t>
      </w:r>
    </w:p>
    <w:p w14:paraId="59962F92" w14:textId="77777777" w:rsidR="000750D2" w:rsidRPr="00BD4E78" w:rsidRDefault="000750D2" w:rsidP="000750D2">
      <w:pPr>
        <w:pStyle w:val="ListParagraph"/>
        <w:numPr>
          <w:ilvl w:val="1"/>
          <w:numId w:val="40"/>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L1 and/or L3 measurements based on OD-SSB is supported for the cell</w:t>
      </w:r>
    </w:p>
    <w:p w14:paraId="71ABD6B8" w14:textId="77777777" w:rsidR="000750D2" w:rsidRPr="00BD4E78" w:rsidRDefault="000750D2" w:rsidP="000750D2">
      <w:pPr>
        <w:pStyle w:val="ListParagraph"/>
        <w:numPr>
          <w:ilvl w:val="1"/>
          <w:numId w:val="40"/>
        </w:numPr>
        <w:overflowPunct/>
        <w:autoSpaceDE/>
        <w:autoSpaceDN/>
        <w:adjustRightInd/>
        <w:spacing w:after="0"/>
        <w:ind w:left="1440"/>
        <w:contextualSpacing/>
        <w:textAlignment w:val="auto"/>
        <w:rPr>
          <w:rFonts w:asciiTheme="minorHAnsi" w:eastAsia="Malgun Gothic" w:hAnsiTheme="minorHAnsi" w:cstheme="minorHAnsi"/>
          <w:lang w:eastAsia="x-none"/>
        </w:rPr>
      </w:pPr>
      <w:r w:rsidRPr="00BD4E78">
        <w:rPr>
          <w:rFonts w:asciiTheme="minorHAnsi" w:eastAsia="Malgun Gothic" w:hAnsiTheme="minorHAnsi" w:cstheme="minorHAnsi"/>
          <w:lang w:eastAsia="ko-KR"/>
        </w:rPr>
        <w:t>FFS further details on L1 and/or L3 measurement (e.g. timing)</w:t>
      </w:r>
    </w:p>
    <w:p w14:paraId="68593326" w14:textId="77777777" w:rsidR="000750D2" w:rsidRPr="00BD4E78" w:rsidRDefault="000750D2" w:rsidP="000750D2">
      <w:pPr>
        <w:pStyle w:val="ListParagraph"/>
        <w:ind w:left="1440"/>
        <w:contextualSpacing/>
        <w:rPr>
          <w:rFonts w:asciiTheme="minorHAnsi" w:eastAsia="Malgun Gothic" w:hAnsiTheme="minorHAnsi" w:cstheme="minorHAnsi"/>
        </w:rPr>
      </w:pPr>
    </w:p>
    <w:p w14:paraId="410C1EA2" w14:textId="77777777" w:rsidR="000750D2" w:rsidRPr="00BD4E78" w:rsidRDefault="000750D2" w:rsidP="000750D2">
      <w:pPr>
        <w:pStyle w:val="ListParagraph"/>
        <w:numPr>
          <w:ilvl w:val="0"/>
          <w:numId w:val="43"/>
        </w:numPr>
        <w:overflowPunct/>
        <w:autoSpaceDE/>
        <w:autoSpaceDN/>
        <w:adjustRightInd/>
        <w:spacing w:after="0"/>
        <w:jc w:val="left"/>
        <w:textAlignment w:val="auto"/>
        <w:rPr>
          <w:rFonts w:asciiTheme="minorHAnsi" w:hAnsiTheme="minorHAnsi" w:cstheme="minorHAnsi"/>
          <w:u w:val="single"/>
        </w:rPr>
      </w:pPr>
      <w:r w:rsidRPr="00BD4E78">
        <w:rPr>
          <w:rFonts w:asciiTheme="minorHAnsi" w:hAnsiTheme="minorHAnsi" w:cstheme="minorHAnsi"/>
          <w:u w:val="single"/>
        </w:rPr>
        <w:t xml:space="preserve">Study signalling for indicating OD-SSB </w:t>
      </w:r>
    </w:p>
    <w:p w14:paraId="090000ED"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1: Separate signalling for providing SCell (de)activation with legacy signalling (e.g., RRC, MAC CE) and for providing OD-SSB transmission indication</w:t>
      </w:r>
    </w:p>
    <w:p w14:paraId="60302FEE" w14:textId="77777777" w:rsidR="000750D2" w:rsidRPr="00BD4E78" w:rsidRDefault="000750D2" w:rsidP="000750D2">
      <w:pPr>
        <w:pStyle w:val="ListParagraph"/>
        <w:numPr>
          <w:ilvl w:val="1"/>
          <w:numId w:val="43"/>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Option 2: A single signalling providing both SCell (de)activation and OD-SSB transmission indication</w:t>
      </w:r>
    </w:p>
    <w:p w14:paraId="2A69E983" w14:textId="77777777" w:rsidR="000750D2" w:rsidRDefault="000750D2" w:rsidP="004B7853">
      <w:pPr>
        <w:pStyle w:val="Reference"/>
        <w:numPr>
          <w:ilvl w:val="0"/>
          <w:numId w:val="0"/>
        </w:numPr>
        <w:ind w:left="567" w:hanging="567"/>
      </w:pPr>
    </w:p>
    <w:p w14:paraId="290C362E" w14:textId="5602A46B" w:rsidR="00A4786B" w:rsidRPr="000750D2" w:rsidRDefault="00A4786B" w:rsidP="00A4786B">
      <w:pPr>
        <w:spacing w:after="240"/>
        <w:rPr>
          <w:rFonts w:ascii="Times New Roman" w:hAnsi="Times New Roman"/>
          <w:b/>
          <w:bCs/>
          <w:u w:val="single"/>
          <w:lang w:eastAsia="x-none"/>
        </w:rPr>
      </w:pPr>
      <w:r w:rsidRPr="00244E61">
        <w:rPr>
          <w:rFonts w:ascii="Times New Roman" w:hAnsi="Times New Roman"/>
          <w:b/>
          <w:bCs/>
          <w:u w:val="single"/>
          <w:lang w:eastAsia="x-none"/>
        </w:rPr>
        <w:t>RAN1#11</w:t>
      </w:r>
      <w:r>
        <w:rPr>
          <w:rFonts w:ascii="Times New Roman" w:hAnsi="Times New Roman"/>
          <w:b/>
          <w:bCs/>
          <w:u w:val="single"/>
          <w:lang w:eastAsia="x-none"/>
        </w:rPr>
        <w:t>7</w:t>
      </w:r>
      <w:r w:rsidRPr="00244E61">
        <w:rPr>
          <w:rFonts w:ascii="Times New Roman" w:hAnsi="Times New Roman"/>
          <w:b/>
          <w:bCs/>
          <w:u w:val="single"/>
          <w:lang w:eastAsia="x-none"/>
        </w:rPr>
        <w:t xml:space="preserve"> Agreements</w:t>
      </w:r>
    </w:p>
    <w:p w14:paraId="1049EB98" w14:textId="77777777" w:rsidR="00AF12CC" w:rsidRPr="000B7D55" w:rsidRDefault="00AF12CC" w:rsidP="00AF12CC">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t xml:space="preserve">Type of </w:t>
      </w:r>
      <w:proofErr w:type="spellStart"/>
      <w:r w:rsidRPr="000B7D55">
        <w:rPr>
          <w:rFonts w:cs="Calibri"/>
        </w:rPr>
        <w:t>signaling</w:t>
      </w:r>
      <w:proofErr w:type="spellEnd"/>
      <w:r w:rsidRPr="000B7D55">
        <w:rPr>
          <w:rFonts w:cs="Calibri"/>
        </w:rPr>
        <w:t xml:space="preserve"> for indicating OD-SSB</w:t>
      </w:r>
    </w:p>
    <w:p w14:paraId="7EDFE1DC"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 xml:space="preserve">Support RRC based </w:t>
      </w:r>
      <w:proofErr w:type="spellStart"/>
      <w:r w:rsidRPr="000B7D55">
        <w:rPr>
          <w:rFonts w:cs="Calibri"/>
        </w:rPr>
        <w:t>signaling</w:t>
      </w:r>
      <w:proofErr w:type="spellEnd"/>
    </w:p>
    <w:p w14:paraId="1117F9CB"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 xml:space="preserve">Support MAC based </w:t>
      </w:r>
      <w:proofErr w:type="spellStart"/>
      <w:r w:rsidRPr="000B7D55">
        <w:rPr>
          <w:rFonts w:cs="Calibri"/>
        </w:rPr>
        <w:t>signaling</w:t>
      </w:r>
      <w:proofErr w:type="spellEnd"/>
      <w:r w:rsidRPr="000B7D55">
        <w:rPr>
          <w:rFonts w:cs="Calibri"/>
        </w:rPr>
        <w:t xml:space="preserve"> </w:t>
      </w:r>
    </w:p>
    <w:p w14:paraId="762EB1E6"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 xml:space="preserve">FFS: DCI based </w:t>
      </w:r>
      <w:proofErr w:type="spellStart"/>
      <w:r w:rsidRPr="000B7D55">
        <w:rPr>
          <w:rFonts w:cs="Calibri"/>
        </w:rPr>
        <w:t>signaling</w:t>
      </w:r>
      <w:proofErr w:type="spellEnd"/>
      <w:r w:rsidRPr="000B7D55">
        <w:rPr>
          <w:rFonts w:cs="Calibri"/>
        </w:rPr>
        <w:t xml:space="preserve"> </w:t>
      </w:r>
    </w:p>
    <w:p w14:paraId="786BB864"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DCI does not provide Scell (de)activation</w:t>
      </w:r>
    </w:p>
    <w:p w14:paraId="578DCDA3"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If supported, details on whether to use UE-specific or group-common DCI</w:t>
      </w:r>
    </w:p>
    <w:p w14:paraId="7616C30C"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 xml:space="preserve">FFS: Scenarios where the </w:t>
      </w:r>
      <w:proofErr w:type="spellStart"/>
      <w:r w:rsidRPr="000B7D55">
        <w:rPr>
          <w:rFonts w:cs="Calibri"/>
        </w:rPr>
        <w:t>signaling</w:t>
      </w:r>
      <w:proofErr w:type="spellEnd"/>
      <w:r w:rsidRPr="000B7D55">
        <w:rPr>
          <w:rFonts w:cs="Calibri"/>
        </w:rPr>
        <w:t xml:space="preserve"> is applicable</w:t>
      </w:r>
    </w:p>
    <w:p w14:paraId="6245A595" w14:textId="77777777" w:rsidR="00AF12CC" w:rsidRDefault="00AF12CC" w:rsidP="00AF12CC">
      <w:pPr>
        <w:pStyle w:val="ListParagraph"/>
        <w:ind w:left="1440"/>
      </w:pPr>
    </w:p>
    <w:p w14:paraId="24EE39A5" w14:textId="77777777" w:rsidR="00AF12CC" w:rsidRPr="000B7D55" w:rsidRDefault="00AF12CC" w:rsidP="00AF12CC">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lastRenderedPageBreak/>
        <w:t>Configuration info provided for OD-SSB:</w:t>
      </w:r>
    </w:p>
    <w:p w14:paraId="622633B9"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Frequency of the OD-SSB</w:t>
      </w:r>
    </w:p>
    <w:p w14:paraId="6E9B36AB"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 xml:space="preserve">SSB positions within an OD-SSB burst (by using </w:t>
      </w:r>
      <w:proofErr w:type="spellStart"/>
      <w:r w:rsidRPr="000B7D55">
        <w:rPr>
          <w:rFonts w:cs="Calibri"/>
        </w:rPr>
        <w:t>signaling</w:t>
      </w:r>
      <w:proofErr w:type="spellEnd"/>
      <w:r w:rsidRPr="000B7D55">
        <w:rPr>
          <w:rFonts w:cs="Calibri"/>
        </w:rPr>
        <w:t xml:space="preserve"> </w:t>
      </w:r>
      <w:proofErr w:type="gramStart"/>
      <w:r w:rsidRPr="000B7D55">
        <w:rPr>
          <w:rFonts w:cs="Calibri"/>
        </w:rPr>
        <w:t>similar to</w:t>
      </w:r>
      <w:proofErr w:type="gramEnd"/>
      <w:r w:rsidRPr="000B7D55">
        <w:rPr>
          <w:rFonts w:cs="Calibri"/>
        </w:rPr>
        <w:t xml:space="preserve"> </w:t>
      </w:r>
      <w:proofErr w:type="spellStart"/>
      <w:r w:rsidRPr="000B7D55">
        <w:rPr>
          <w:rFonts w:cs="Calibri"/>
        </w:rPr>
        <w:t>ssb-PositionsInBurst</w:t>
      </w:r>
      <w:proofErr w:type="spellEnd"/>
      <w:r w:rsidRPr="000B7D55">
        <w:rPr>
          <w:rFonts w:cs="Calibri"/>
        </w:rPr>
        <w:t>)</w:t>
      </w:r>
    </w:p>
    <w:p w14:paraId="538D1EA1"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Periodicity of OD-SSB</w:t>
      </w:r>
    </w:p>
    <w:p w14:paraId="67DCDE87"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Sub-carrier spacing of the OD-SSB</w:t>
      </w:r>
    </w:p>
    <w:p w14:paraId="1F51CB4B"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Physical Cell ID of the OD-SSB</w:t>
      </w:r>
    </w:p>
    <w:p w14:paraId="1FF0C574"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Location of on-demand SSB burst (e.g. offset, half frame)</w:t>
      </w:r>
    </w:p>
    <w:p w14:paraId="72D3B85F"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proofErr w:type="gramStart"/>
      <w:r w:rsidRPr="000B7D55">
        <w:rPr>
          <w:rFonts w:cs="Calibri"/>
        </w:rPr>
        <w:t>Downlink</w:t>
      </w:r>
      <w:proofErr w:type="gramEnd"/>
      <w:r w:rsidRPr="000B7D55">
        <w:rPr>
          <w:rFonts w:cs="Calibri"/>
        </w:rPr>
        <w:t xml:space="preserve"> transmit power of OD-SSB</w:t>
      </w:r>
    </w:p>
    <w:p w14:paraId="3F550E6C"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Further config details:</w:t>
      </w:r>
    </w:p>
    <w:p w14:paraId="3D170D17"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Whether more than one OD-SSB configs can be configured for the cell to UE</w:t>
      </w:r>
    </w:p>
    <w:p w14:paraId="385E0C9D"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Whether RRC parameters are newly introduced or existing are reused</w:t>
      </w:r>
    </w:p>
    <w:p w14:paraId="0B16B409"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Other parameters</w:t>
      </w:r>
      <w:r>
        <w:rPr>
          <w:rFonts w:cs="Calibri"/>
        </w:rPr>
        <w:t xml:space="preserve">, e.g. </w:t>
      </w:r>
    </w:p>
    <w:p w14:paraId="01057E50"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How many OD-SSB burst(s) are transmitted once indicated</w:t>
      </w:r>
    </w:p>
    <w:p w14:paraId="4ACB69A6"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 xml:space="preserve">Offset between HARQ-ACK corresponding to OD-SSB transmission indication </w:t>
      </w:r>
      <w:proofErr w:type="spellStart"/>
      <w:r w:rsidRPr="000B7D55">
        <w:rPr>
          <w:rFonts w:cs="Calibri"/>
        </w:rPr>
        <w:t>signaling</w:t>
      </w:r>
      <w:proofErr w:type="spellEnd"/>
      <w:r w:rsidRPr="000B7D55">
        <w:rPr>
          <w:rFonts w:cs="Calibri"/>
        </w:rPr>
        <w:t xml:space="preserve"> and OD-SSB transmission</w:t>
      </w:r>
    </w:p>
    <w:p w14:paraId="78A0F40C"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Gap length between SSB bursts</w:t>
      </w:r>
    </w:p>
    <w:p w14:paraId="51BF677F"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Whether each of above parameters is configured/indicated explicitly or not</w:t>
      </w:r>
    </w:p>
    <w:p w14:paraId="36F245C9" w14:textId="77777777" w:rsidR="00AF12CC" w:rsidRPr="000B7D55" w:rsidRDefault="00AF12CC" w:rsidP="00AF12CC">
      <w:pPr>
        <w:pStyle w:val="ListParagraph"/>
        <w:ind w:left="1440"/>
        <w:rPr>
          <w:rFonts w:cs="Calibri"/>
        </w:rPr>
      </w:pPr>
    </w:p>
    <w:p w14:paraId="076BF0E9" w14:textId="77777777" w:rsidR="00AF12CC" w:rsidRPr="000B7D55" w:rsidRDefault="00AF12CC" w:rsidP="00AF12CC">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t xml:space="preserve">Timing of OD-SSB transmission </w:t>
      </w:r>
      <w:r>
        <w:rPr>
          <w:rFonts w:cs="Calibri"/>
        </w:rPr>
        <w:t>upon indication</w:t>
      </w:r>
      <w:r w:rsidRPr="000B7D55">
        <w:rPr>
          <w:rFonts w:cs="Calibri"/>
        </w:rPr>
        <w:t xml:space="preserve"> by MAC CE</w:t>
      </w:r>
    </w:p>
    <w:p w14:paraId="5305D9A9" w14:textId="77777777" w:rsidR="00AF12CC" w:rsidRPr="00420AEF"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lang w:eastAsia="en-US"/>
        </w:rPr>
        <w:t xml:space="preserve">Time instance A is [the </w:t>
      </w:r>
      <w:r w:rsidRPr="00420AEF">
        <w:rPr>
          <w:rFonts w:cs="Calibri"/>
          <w:lang w:eastAsia="en-US"/>
        </w:rPr>
        <w:t xml:space="preserve">slot boundary of] the first SSB time domain position [of </w:t>
      </w:r>
      <w:proofErr w:type="gramStart"/>
      <w:r w:rsidRPr="00420AEF">
        <w:rPr>
          <w:rFonts w:cs="Calibri"/>
          <w:lang w:eastAsia="en-US"/>
        </w:rPr>
        <w:t>actually transmitted</w:t>
      </w:r>
      <w:proofErr w:type="gramEnd"/>
      <w:r w:rsidRPr="00420AEF">
        <w:rPr>
          <w:rFonts w:cs="Calibri"/>
          <w:lang w:eastAsia="en-US"/>
        </w:rPr>
        <w:t xml:space="preserve"> </w:t>
      </w:r>
      <w:r w:rsidRPr="00420AEF">
        <w:rPr>
          <w:rFonts w:cs="Calibri"/>
        </w:rPr>
        <w:t>OD-</w:t>
      </w:r>
      <w:r w:rsidRPr="00420AEF">
        <w:rPr>
          <w:rFonts w:cs="Calibri"/>
          <w:lang w:eastAsia="en-US"/>
        </w:rPr>
        <w:t xml:space="preserve">SSB burst] which is T [slots or symbols] after the [slot or symbol] where UE receives a </w:t>
      </w:r>
      <w:proofErr w:type="spellStart"/>
      <w:r w:rsidRPr="00420AEF">
        <w:rPr>
          <w:rFonts w:cs="Calibri"/>
        </w:rPr>
        <w:t>signaling</w:t>
      </w:r>
      <w:proofErr w:type="spellEnd"/>
      <w:r w:rsidRPr="00420AEF">
        <w:rPr>
          <w:rFonts w:cs="Calibri"/>
          <w:lang w:eastAsia="en-US"/>
        </w:rPr>
        <w:t xml:space="preserve"> from gNB to indicate </w:t>
      </w:r>
      <w:r w:rsidRPr="00420AEF">
        <w:rPr>
          <w:rFonts w:cs="Calibri"/>
        </w:rPr>
        <w:t>OD-</w:t>
      </w:r>
      <w:r w:rsidRPr="00420AEF">
        <w:rPr>
          <w:rFonts w:cs="Calibri"/>
          <w:lang w:eastAsia="en-US"/>
        </w:rPr>
        <w:t>SSB transmission</w:t>
      </w:r>
    </w:p>
    <w:p w14:paraId="227BF905"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420AEF">
        <w:rPr>
          <w:rFonts w:cs="Calibri"/>
        </w:rPr>
        <w:t>SSB time domain positions</w:t>
      </w:r>
      <w:r w:rsidRPr="000B7D55">
        <w:rPr>
          <w:rFonts w:cs="Calibri"/>
        </w:rPr>
        <w:t xml:space="preserve"> of OD-SSB burst are configured by gNB.</w:t>
      </w:r>
    </w:p>
    <w:p w14:paraId="76219DD4"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Details of value of T (≥ 0) including possibility of T comprising of multiple components</w:t>
      </w:r>
    </w:p>
    <w:p w14:paraId="02B0CB4D" w14:textId="77777777" w:rsidR="00AF12CC" w:rsidRPr="000B7D55" w:rsidRDefault="00AF12CC" w:rsidP="00AF12CC">
      <w:pPr>
        <w:pStyle w:val="ListParagraph"/>
        <w:numPr>
          <w:ilvl w:val="2"/>
          <w:numId w:val="44"/>
        </w:numPr>
        <w:overflowPunct/>
        <w:autoSpaceDE/>
        <w:autoSpaceDN/>
        <w:adjustRightInd/>
        <w:spacing w:after="160" w:line="259" w:lineRule="auto"/>
        <w:contextualSpacing/>
        <w:jc w:val="left"/>
        <w:textAlignment w:val="auto"/>
        <w:rPr>
          <w:rFonts w:cs="Calibri"/>
        </w:rPr>
      </w:pPr>
      <w:r w:rsidRPr="000B7D55">
        <w:rPr>
          <w:rFonts w:cs="Calibri"/>
        </w:rPr>
        <w:t xml:space="preserve">Note: The value of T is not less than existing timeline required for UE’s MAC CE processing for SCell activation </w:t>
      </w:r>
    </w:p>
    <w:p w14:paraId="5373F10F"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Whether the value of T is predefined or indicated/configured by gNB</w:t>
      </w:r>
    </w:p>
    <w:p w14:paraId="21F3AD1C" w14:textId="77777777" w:rsidR="00AF12CC" w:rsidRPr="000B7D55" w:rsidRDefault="00AF12CC" w:rsidP="00AF12CC">
      <w:pPr>
        <w:pStyle w:val="ListParagraph"/>
        <w:ind w:left="1440"/>
        <w:rPr>
          <w:rFonts w:cs="Calibri"/>
        </w:rPr>
      </w:pPr>
    </w:p>
    <w:p w14:paraId="1C44E1CB" w14:textId="77777777" w:rsidR="00AF12CC" w:rsidRPr="000B7D55" w:rsidRDefault="00AF12CC" w:rsidP="00AF12CC">
      <w:pPr>
        <w:pStyle w:val="ListParagraph"/>
        <w:numPr>
          <w:ilvl w:val="0"/>
          <w:numId w:val="44"/>
        </w:numPr>
        <w:overflowPunct/>
        <w:autoSpaceDE/>
        <w:autoSpaceDN/>
        <w:adjustRightInd/>
        <w:spacing w:after="160" w:line="259" w:lineRule="auto"/>
        <w:contextualSpacing/>
        <w:jc w:val="left"/>
        <w:textAlignment w:val="auto"/>
        <w:rPr>
          <w:rFonts w:cs="Calibri"/>
        </w:rPr>
      </w:pPr>
      <w:r w:rsidRPr="000B7D55">
        <w:rPr>
          <w:rFonts w:cs="Calibri"/>
        </w:rPr>
        <w:t>Support L1 measurements on OD-SSB</w:t>
      </w:r>
    </w:p>
    <w:p w14:paraId="1996DB53"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Periodic, semi-persistent [and aperiodic] L1 measurements based on existing CSI framework</w:t>
      </w:r>
    </w:p>
    <w:p w14:paraId="4B68C9EE" w14:textId="77777777" w:rsidR="00AF12CC" w:rsidRPr="000B7D55" w:rsidRDefault="00AF12CC" w:rsidP="00AF12CC">
      <w:pPr>
        <w:pStyle w:val="ListParagraph"/>
        <w:numPr>
          <w:ilvl w:val="1"/>
          <w:numId w:val="44"/>
        </w:numPr>
        <w:overflowPunct/>
        <w:autoSpaceDE/>
        <w:autoSpaceDN/>
        <w:adjustRightInd/>
        <w:spacing w:after="160" w:line="259" w:lineRule="auto"/>
        <w:contextualSpacing/>
        <w:jc w:val="left"/>
        <w:textAlignment w:val="auto"/>
        <w:rPr>
          <w:rFonts w:cs="Calibri"/>
        </w:rPr>
      </w:pPr>
      <w:r w:rsidRPr="000B7D55">
        <w:rPr>
          <w:rFonts w:cs="Calibri"/>
        </w:rPr>
        <w:t>FFS: Potential enhancements of CSI report config and/or triggering/activation mechanisms for L1 measurements on OD-SSB</w:t>
      </w:r>
    </w:p>
    <w:p w14:paraId="6F6C4E7E" w14:textId="557C3CD3" w:rsidR="00A4786B" w:rsidRDefault="00A4786B" w:rsidP="00A4786B">
      <w:pPr>
        <w:pStyle w:val="Reference"/>
        <w:numPr>
          <w:ilvl w:val="0"/>
          <w:numId w:val="0"/>
        </w:numPr>
        <w:ind w:left="567" w:hanging="567"/>
      </w:pPr>
    </w:p>
    <w:sectPr w:rsidR="00A4786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D4F11" w14:textId="77777777" w:rsidR="00615173" w:rsidRDefault="00615173">
      <w:r>
        <w:separator/>
      </w:r>
    </w:p>
  </w:endnote>
  <w:endnote w:type="continuationSeparator" w:id="0">
    <w:p w14:paraId="26E34E5A" w14:textId="77777777" w:rsidR="00615173" w:rsidRDefault="00615173">
      <w:r>
        <w:continuationSeparator/>
      </w:r>
    </w:p>
  </w:endnote>
  <w:endnote w:type="continuationNotice" w:id="1">
    <w:p w14:paraId="6665625F" w14:textId="77777777" w:rsidR="00615173" w:rsidRDefault="00615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F3B56" w14:textId="77777777" w:rsidR="00615173" w:rsidRDefault="00615173">
      <w:r>
        <w:separator/>
      </w:r>
    </w:p>
  </w:footnote>
  <w:footnote w:type="continuationSeparator" w:id="0">
    <w:p w14:paraId="3608CCF7" w14:textId="77777777" w:rsidR="00615173" w:rsidRDefault="00615173">
      <w:r>
        <w:continuationSeparator/>
      </w:r>
    </w:p>
  </w:footnote>
  <w:footnote w:type="continuationNotice" w:id="1">
    <w:p w14:paraId="00FFB9D2" w14:textId="77777777" w:rsidR="00615173" w:rsidRDefault="00615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5"/>
  </w:num>
  <w:num w:numId="4" w16cid:durableId="2017030140">
    <w:abstractNumId w:val="16"/>
  </w:num>
  <w:num w:numId="5" w16cid:durableId="1432316339">
    <w:abstractNumId w:val="11"/>
  </w:num>
  <w:num w:numId="6" w16cid:durableId="1438058489">
    <w:abstractNumId w:val="20"/>
  </w:num>
  <w:num w:numId="7" w16cid:durableId="207031773">
    <w:abstractNumId w:val="29"/>
  </w:num>
  <w:num w:numId="8" w16cid:durableId="2114977846">
    <w:abstractNumId w:val="12"/>
  </w:num>
  <w:num w:numId="9" w16cid:durableId="991519215">
    <w:abstractNumId w:val="25"/>
  </w:num>
  <w:num w:numId="10" w16cid:durableId="1360860641">
    <w:abstractNumId w:val="40"/>
  </w:num>
  <w:num w:numId="11" w16cid:durableId="269700109">
    <w:abstractNumId w:val="26"/>
  </w:num>
  <w:num w:numId="12" w16cid:durableId="1387101789">
    <w:abstractNumId w:val="36"/>
  </w:num>
  <w:num w:numId="13" w16cid:durableId="26949684">
    <w:abstractNumId w:val="34"/>
  </w:num>
  <w:num w:numId="14" w16cid:durableId="1028069117">
    <w:abstractNumId w:val="0"/>
  </w:num>
  <w:num w:numId="15" w16cid:durableId="9228364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6"/>
  </w:num>
  <w:num w:numId="17" w16cid:durableId="1829513712">
    <w:abstractNumId w:val="5"/>
  </w:num>
  <w:num w:numId="18" w16cid:durableId="244339718">
    <w:abstractNumId w:val="38"/>
  </w:num>
  <w:num w:numId="19" w16cid:durableId="1903170662">
    <w:abstractNumId w:val="37"/>
  </w:num>
  <w:num w:numId="20" w16cid:durableId="953289906">
    <w:abstractNumId w:val="32"/>
  </w:num>
  <w:num w:numId="21" w16cid:durableId="1967156272">
    <w:abstractNumId w:val="13"/>
  </w:num>
  <w:num w:numId="22" w16cid:durableId="185801274">
    <w:abstractNumId w:val="17"/>
  </w:num>
  <w:num w:numId="23" w16cid:durableId="1728720843">
    <w:abstractNumId w:val="31"/>
  </w:num>
  <w:num w:numId="24" w16cid:durableId="1122264111">
    <w:abstractNumId w:val="23"/>
  </w:num>
  <w:num w:numId="25" w16cid:durableId="47800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4"/>
  </w:num>
  <w:num w:numId="27" w16cid:durableId="135756144">
    <w:abstractNumId w:val="22"/>
  </w:num>
  <w:num w:numId="28" w16cid:durableId="1009023535">
    <w:abstractNumId w:val="18"/>
  </w:num>
  <w:num w:numId="29" w16cid:durableId="2017683910">
    <w:abstractNumId w:val="2"/>
  </w:num>
  <w:num w:numId="30" w16cid:durableId="1272517633">
    <w:abstractNumId w:val="4"/>
  </w:num>
  <w:num w:numId="31" w16cid:durableId="1389186409">
    <w:abstractNumId w:val="35"/>
  </w:num>
  <w:num w:numId="32" w16cid:durableId="1913158311">
    <w:abstractNumId w:val="21"/>
  </w:num>
  <w:num w:numId="33" w16cid:durableId="152263208">
    <w:abstractNumId w:val="39"/>
  </w:num>
  <w:num w:numId="34" w16cid:durableId="2041587673">
    <w:abstractNumId w:val="24"/>
  </w:num>
  <w:num w:numId="35" w16cid:durableId="484131169">
    <w:abstractNumId w:val="30"/>
  </w:num>
  <w:num w:numId="36" w16cid:durableId="1638753160">
    <w:abstractNumId w:val="7"/>
  </w:num>
  <w:num w:numId="37" w16cid:durableId="122120795">
    <w:abstractNumId w:val="1"/>
  </w:num>
  <w:num w:numId="38" w16cid:durableId="445077391">
    <w:abstractNumId w:val="28"/>
  </w:num>
  <w:num w:numId="39" w16cid:durableId="1341858124">
    <w:abstractNumId w:val="27"/>
  </w:num>
  <w:num w:numId="40" w16cid:durableId="2097747668">
    <w:abstractNumId w:val="19"/>
  </w:num>
  <w:num w:numId="41" w16cid:durableId="1360624775">
    <w:abstractNumId w:val="9"/>
  </w:num>
  <w:num w:numId="42" w16cid:durableId="619528816">
    <w:abstractNumId w:val="2"/>
  </w:num>
  <w:num w:numId="43" w16cid:durableId="1535340228">
    <w:abstractNumId w:val="10"/>
  </w:num>
  <w:num w:numId="44" w16cid:durableId="183652828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8E3"/>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EB7"/>
    <w:rsid w:val="000C5F14"/>
    <w:rsid w:val="000C764F"/>
    <w:rsid w:val="000C7710"/>
    <w:rsid w:val="000C7D36"/>
    <w:rsid w:val="000D027E"/>
    <w:rsid w:val="000D0320"/>
    <w:rsid w:val="000D0722"/>
    <w:rsid w:val="000D0830"/>
    <w:rsid w:val="000D0D07"/>
    <w:rsid w:val="000D1256"/>
    <w:rsid w:val="000D1330"/>
    <w:rsid w:val="000D13D5"/>
    <w:rsid w:val="000D175F"/>
    <w:rsid w:val="000D1E8E"/>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3DC6"/>
    <w:rsid w:val="00104592"/>
    <w:rsid w:val="00104854"/>
    <w:rsid w:val="00105420"/>
    <w:rsid w:val="00105C9E"/>
    <w:rsid w:val="001062FB"/>
    <w:rsid w:val="00106309"/>
    <w:rsid w:val="001063E6"/>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6F02"/>
    <w:rsid w:val="00127053"/>
    <w:rsid w:val="00130675"/>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053"/>
    <w:rsid w:val="002C41E6"/>
    <w:rsid w:val="002C447B"/>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0AEF"/>
    <w:rsid w:val="00421105"/>
    <w:rsid w:val="00421171"/>
    <w:rsid w:val="00421488"/>
    <w:rsid w:val="004229CE"/>
    <w:rsid w:val="0042400D"/>
    <w:rsid w:val="004242F4"/>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875"/>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0CB"/>
    <w:rsid w:val="008723D9"/>
    <w:rsid w:val="00872A01"/>
    <w:rsid w:val="008742DA"/>
    <w:rsid w:val="00874312"/>
    <w:rsid w:val="0087437C"/>
    <w:rsid w:val="00874E2E"/>
    <w:rsid w:val="00875020"/>
    <w:rsid w:val="00875270"/>
    <w:rsid w:val="00875CD7"/>
    <w:rsid w:val="00875F72"/>
    <w:rsid w:val="00876586"/>
    <w:rsid w:val="008765C0"/>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1167"/>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041"/>
    <w:rsid w:val="00BE7406"/>
    <w:rsid w:val="00BE749C"/>
    <w:rsid w:val="00BE7603"/>
    <w:rsid w:val="00BF2F2D"/>
    <w:rsid w:val="00BF3207"/>
    <w:rsid w:val="00BF3279"/>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96"/>
    <w:rsid w:val="00CB24A3"/>
    <w:rsid w:val="00CB2BC7"/>
    <w:rsid w:val="00CB33B2"/>
    <w:rsid w:val="00CB38CC"/>
    <w:rsid w:val="00CB3BA0"/>
    <w:rsid w:val="00CB557D"/>
    <w:rsid w:val="00CB5767"/>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4956"/>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D8F"/>
    <w:rsid w:val="00F85E8B"/>
    <w:rsid w:val="00F8655B"/>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181"/>
    <w:rsid w:val="00FC490A"/>
    <w:rsid w:val="00FC53AB"/>
    <w:rsid w:val="00FC55A7"/>
    <w:rsid w:val="00FC5BCF"/>
    <w:rsid w:val="00FC5C41"/>
    <w:rsid w:val="00FC65A5"/>
    <w:rsid w:val="00FC6B0B"/>
    <w:rsid w:val="00FC7085"/>
    <w:rsid w:val="00FC722B"/>
    <w:rsid w:val="00FC7429"/>
    <w:rsid w:val="00FC7EDB"/>
    <w:rsid w:val="00FD049D"/>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228D55A7-8F82-4066-8A38-B10CA5314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2DDE2-E122-431B-82FE-E106A4A441C7}">
  <ds:schemaRefs>
    <ds:schemaRef ds:uri="http://www.w3.org/XML/1998/namespace"/>
    <ds:schemaRef ds:uri="e32f50e1-6846-4d7d-ad60-ccd6877e6c5e"/>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23a22248-acb0-4303-bd1b-c36b2527d0a2"/>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2938</TotalTime>
  <Pages>6</Pages>
  <Words>2553</Words>
  <Characters>14557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17076</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534</cp:revision>
  <cp:lastPrinted>2016-11-04T21:26:00Z</cp:lastPrinted>
  <dcterms:created xsi:type="dcterms:W3CDTF">2024-02-13T19:24:00Z</dcterms:created>
  <dcterms:modified xsi:type="dcterms:W3CDTF">2024-08-09T00:56:00Z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2024-08-05T19:36:18Z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dedd7b1a-9425-4a0f-bd47-9b6bec4758af</vt:lpwstr>
  </property>
  <property fmtid="{D5CDD505-2E9C-101B-9397-08002B2CF9AE}" pid="25" name="MSIP_Label_4d2f777e-4347-4fc6-823a-b44ab313546a_ContentBits">
    <vt:lpwstr>0</vt:lpwstr>
  </property>
</Properties>
</file>